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F9088">
      <w:pPr>
        <w:widowControl/>
        <w:spacing w:line="300" w:lineRule="auto"/>
        <w:rPr>
          <w:rFonts w:ascii="黑体" w:eastAsia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附件</w:t>
      </w:r>
      <w:r>
        <w:rPr>
          <w:rFonts w:ascii="黑体" w:hAnsi="宋体" w:eastAsia="黑体" w:cs="黑体"/>
          <w:kern w:val="0"/>
          <w:sz w:val="32"/>
          <w:szCs w:val="32"/>
        </w:rPr>
        <w:t>4</w:t>
      </w:r>
    </w:p>
    <w:p w14:paraId="0246363F">
      <w:pPr>
        <w:spacing w:line="580" w:lineRule="exact"/>
        <w:jc w:val="center"/>
        <w:rPr>
          <w:rFonts w:hAnsi="宋体" w:eastAsia="方正小标宋简体"/>
          <w:kern w:val="0"/>
          <w:sz w:val="44"/>
          <w:szCs w:val="44"/>
        </w:rPr>
      </w:pPr>
      <w:r>
        <w:rPr>
          <w:rFonts w:hint="eastAsia" w:hAnsi="宋体" w:eastAsia="方正小标宋简体" w:cs="方正小标宋简体"/>
          <w:kern w:val="0"/>
          <w:sz w:val="44"/>
          <w:szCs w:val="44"/>
        </w:rPr>
        <w:t>事业单位工作人员年度考核登记表</w:t>
      </w:r>
    </w:p>
    <w:p w14:paraId="32665A2A">
      <w:pPr>
        <w:snapToGrid w:val="0"/>
        <w:spacing w:line="590" w:lineRule="exact"/>
        <w:jc w:val="center"/>
        <w:rPr>
          <w:rFonts w:eastAsia="楷体_GB2312"/>
          <w:color w:val="000000"/>
          <w:kern w:val="0"/>
          <w:sz w:val="32"/>
          <w:szCs w:val="32"/>
        </w:rPr>
      </w:pPr>
      <w:r>
        <w:rPr>
          <w:rFonts w:hint="eastAsia" w:eastAsia="楷体_GB2312" w:cs="楷体_GB2312"/>
          <w:color w:val="000000"/>
          <w:kern w:val="0"/>
          <w:sz w:val="32"/>
          <w:szCs w:val="32"/>
        </w:rPr>
        <w:t>（</w:t>
      </w:r>
      <w:r>
        <w:rPr>
          <w:rFonts w:eastAsia="楷体_GB2312"/>
          <w:color w:val="000000"/>
          <w:kern w:val="0"/>
          <w:sz w:val="32"/>
          <w:szCs w:val="32"/>
        </w:rPr>
        <w:t>202</w:t>
      </w:r>
      <w:r>
        <w:rPr>
          <w:rFonts w:hint="eastAsia" w:eastAsia="楷体_GB2312"/>
          <w:color w:val="000000"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eastAsia="楷体_GB2312" w:cs="楷体_GB2312"/>
          <w:color w:val="000000"/>
          <w:kern w:val="0"/>
          <w:sz w:val="32"/>
          <w:szCs w:val="32"/>
        </w:rPr>
        <w:t>年度）</w:t>
      </w:r>
    </w:p>
    <w:p w14:paraId="3C52B73C">
      <w:pPr>
        <w:snapToGrid w:val="0"/>
        <w:spacing w:line="590" w:lineRule="exact"/>
        <w:jc w:val="center"/>
        <w:rPr>
          <w:rFonts w:eastAsia="楷体_GB2312"/>
          <w:color w:val="000000"/>
          <w:kern w:val="0"/>
          <w:sz w:val="32"/>
          <w:szCs w:val="32"/>
        </w:rPr>
      </w:pPr>
    </w:p>
    <w:tbl>
      <w:tblPr>
        <w:tblStyle w:val="4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689"/>
        <w:gridCol w:w="1335"/>
        <w:gridCol w:w="2266"/>
        <w:gridCol w:w="1749"/>
        <w:gridCol w:w="1401"/>
      </w:tblGrid>
      <w:tr w14:paraId="2D39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013" w:type="dxa"/>
            <w:vAlign w:val="center"/>
          </w:tcPr>
          <w:p w14:paraId="45AA2E3E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姓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</w:t>
            </w:r>
          </w:p>
        </w:tc>
        <w:tc>
          <w:tcPr>
            <w:tcW w:w="1689" w:type="dxa"/>
            <w:vAlign w:val="center"/>
          </w:tcPr>
          <w:p w14:paraId="5F1E64F4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7905B954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性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别</w:t>
            </w:r>
          </w:p>
        </w:tc>
        <w:tc>
          <w:tcPr>
            <w:tcW w:w="2266" w:type="dxa"/>
            <w:vAlign w:val="center"/>
          </w:tcPr>
          <w:p w14:paraId="1542CB50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20154F96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出生年月</w:t>
            </w:r>
          </w:p>
        </w:tc>
        <w:tc>
          <w:tcPr>
            <w:tcW w:w="1401" w:type="dxa"/>
            <w:vAlign w:val="center"/>
          </w:tcPr>
          <w:p w14:paraId="5C99F2A9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14:paraId="222A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013" w:type="dxa"/>
            <w:vAlign w:val="center"/>
          </w:tcPr>
          <w:p w14:paraId="271EFE3B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政治</w:t>
            </w:r>
          </w:p>
          <w:p w14:paraId="306839D1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面貌</w:t>
            </w:r>
          </w:p>
        </w:tc>
        <w:tc>
          <w:tcPr>
            <w:tcW w:w="1689" w:type="dxa"/>
            <w:vAlign w:val="center"/>
          </w:tcPr>
          <w:p w14:paraId="14BDFEE2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2905E78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所在单位</w:t>
            </w:r>
          </w:p>
        </w:tc>
        <w:tc>
          <w:tcPr>
            <w:tcW w:w="2266" w:type="dxa"/>
            <w:vAlign w:val="center"/>
          </w:tcPr>
          <w:p w14:paraId="07531799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09F9427C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所聘岗位类别及等级</w:t>
            </w:r>
          </w:p>
        </w:tc>
        <w:tc>
          <w:tcPr>
            <w:tcW w:w="1401" w:type="dxa"/>
            <w:vAlign w:val="center"/>
          </w:tcPr>
          <w:p w14:paraId="182548FD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14:paraId="0ADC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013" w:type="dxa"/>
            <w:vAlign w:val="center"/>
          </w:tcPr>
          <w:p w14:paraId="3C0C7AA6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聘用</w:t>
            </w:r>
          </w:p>
          <w:p w14:paraId="1B06F7CA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时间</w:t>
            </w:r>
          </w:p>
        </w:tc>
        <w:tc>
          <w:tcPr>
            <w:tcW w:w="1689" w:type="dxa"/>
            <w:vAlign w:val="center"/>
          </w:tcPr>
          <w:p w14:paraId="31A553E3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3386F61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岗位名称</w:t>
            </w:r>
          </w:p>
        </w:tc>
        <w:tc>
          <w:tcPr>
            <w:tcW w:w="2266" w:type="dxa"/>
            <w:vAlign w:val="center"/>
          </w:tcPr>
          <w:p w14:paraId="6DCD656D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14:paraId="441602F7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取得现职称（职业资格）</w:t>
            </w:r>
            <w:r>
              <w:rPr>
                <w:rFonts w:ascii="仿宋_GB2312" w:hAnsi="宋体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技术等级名称</w:t>
            </w:r>
          </w:p>
        </w:tc>
        <w:tc>
          <w:tcPr>
            <w:tcW w:w="1401" w:type="dxa"/>
            <w:vAlign w:val="center"/>
          </w:tcPr>
          <w:p w14:paraId="720A3220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14:paraId="486A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2702" w:type="dxa"/>
            <w:gridSpan w:val="2"/>
            <w:vAlign w:val="center"/>
          </w:tcPr>
          <w:p w14:paraId="7AC3D664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从事或分管工作</w:t>
            </w:r>
          </w:p>
        </w:tc>
        <w:tc>
          <w:tcPr>
            <w:tcW w:w="6751" w:type="dxa"/>
            <w:gridSpan w:val="4"/>
            <w:vAlign w:val="center"/>
          </w:tcPr>
          <w:p w14:paraId="715A9424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</w:tr>
      <w:tr w14:paraId="050E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9" w:hRule="atLeast"/>
          <w:jc w:val="center"/>
        </w:trPr>
        <w:tc>
          <w:tcPr>
            <w:tcW w:w="1013" w:type="dxa"/>
            <w:textDirection w:val="tbRlV"/>
            <w:vAlign w:val="center"/>
          </w:tcPr>
          <w:p w14:paraId="1AC2BB6D">
            <w:pPr>
              <w:spacing w:line="320" w:lineRule="exact"/>
              <w:ind w:left="113" w:right="113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本年度个人总结（重点是工作实绩）</w:t>
            </w:r>
          </w:p>
          <w:p w14:paraId="1FE5E441">
            <w:pPr>
              <w:spacing w:line="320" w:lineRule="exact"/>
              <w:ind w:left="113" w:right="113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8440" w:type="dxa"/>
            <w:gridSpan w:val="5"/>
            <w:vAlign w:val="center"/>
          </w:tcPr>
          <w:p w14:paraId="0E80A282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6AF49DF1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603979ED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7539EFBF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6E84A893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39DF7B54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59FBF0AF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1314E3E0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335C5BA5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5F13F75A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3D1C18A3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0555D416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3F30BB04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74AE9E70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0328219C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7C6B6B12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5C890993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7A60C06E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25E21AE0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4709A9F4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2B2D3112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751333BD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签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名：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</w:p>
        </w:tc>
      </w:tr>
      <w:tr w14:paraId="5466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1013" w:type="dxa"/>
            <w:vAlign w:val="center"/>
          </w:tcPr>
          <w:p w14:paraId="6F103B1E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参加培训情况及所获学时</w:t>
            </w:r>
          </w:p>
        </w:tc>
        <w:tc>
          <w:tcPr>
            <w:tcW w:w="8440" w:type="dxa"/>
            <w:gridSpan w:val="5"/>
            <w:vAlign w:val="center"/>
          </w:tcPr>
          <w:p w14:paraId="2A09F975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0DFA7204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>1.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培训名称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，培训时间，培训方式（脱产培训</w:t>
            </w:r>
            <w:r>
              <w:rPr>
                <w:rFonts w:ascii="仿宋_GB2312" w:hAnsi="宋体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网络培训</w:t>
            </w:r>
            <w:r>
              <w:rPr>
                <w:rFonts w:ascii="仿宋_GB2312" w:hAnsi="宋体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集体学习…），学时</w:t>
            </w:r>
          </w:p>
          <w:p w14:paraId="3AF565F0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…………</w:t>
            </w:r>
          </w:p>
          <w:p w14:paraId="285069BE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586A8BB9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学时合计：</w:t>
            </w:r>
            <w:r>
              <w:rPr>
                <w:rFonts w:ascii="仿宋_GB2312" w:hAnsi="宋体" w:cs="仿宋_GB2312"/>
                <w:sz w:val="24"/>
                <w:szCs w:val="24"/>
              </w:rPr>
              <w:t>XX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学时</w:t>
            </w:r>
          </w:p>
          <w:p w14:paraId="2E907C4B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38929D3A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4C7D3CDC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签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名：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</w:p>
        </w:tc>
      </w:tr>
      <w:tr w14:paraId="51643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  <w:jc w:val="center"/>
        </w:trPr>
        <w:tc>
          <w:tcPr>
            <w:tcW w:w="1013" w:type="dxa"/>
            <w:vAlign w:val="center"/>
          </w:tcPr>
          <w:p w14:paraId="1456A12D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主管领导或考核小组评语及考核档次意见</w:t>
            </w:r>
          </w:p>
        </w:tc>
        <w:tc>
          <w:tcPr>
            <w:tcW w:w="8440" w:type="dxa"/>
            <w:gridSpan w:val="5"/>
            <w:vAlign w:val="center"/>
          </w:tcPr>
          <w:p w14:paraId="466C82FC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64B1D6E6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272C0A07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4559EB34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09C57706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7525FE76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15D7AB1D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签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名：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</w:p>
        </w:tc>
      </w:tr>
      <w:tr w14:paraId="646E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  <w:jc w:val="center"/>
        </w:trPr>
        <w:tc>
          <w:tcPr>
            <w:tcW w:w="1013" w:type="dxa"/>
            <w:vAlign w:val="center"/>
          </w:tcPr>
          <w:p w14:paraId="408F9C08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单位负责人确定考核档次意见</w:t>
            </w:r>
          </w:p>
        </w:tc>
        <w:tc>
          <w:tcPr>
            <w:tcW w:w="8440" w:type="dxa"/>
            <w:gridSpan w:val="5"/>
            <w:vAlign w:val="center"/>
          </w:tcPr>
          <w:p w14:paraId="4C7113FC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2EACCBC5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376FCCBB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7803029E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48949B38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6AC7650C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签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名：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</w:p>
        </w:tc>
      </w:tr>
      <w:tr w14:paraId="5D19C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1013" w:type="dxa"/>
            <w:vAlign w:val="center"/>
          </w:tcPr>
          <w:p w14:paraId="2EB149F7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本人</w:t>
            </w:r>
          </w:p>
          <w:p w14:paraId="40A784C9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意见</w:t>
            </w:r>
          </w:p>
        </w:tc>
        <w:tc>
          <w:tcPr>
            <w:tcW w:w="8440" w:type="dxa"/>
            <w:gridSpan w:val="5"/>
            <w:vAlign w:val="center"/>
          </w:tcPr>
          <w:p w14:paraId="5555A716">
            <w:pPr>
              <w:spacing w:line="320" w:lineRule="exact"/>
              <w:rPr>
                <w:rFonts w:ascii="仿宋_GB2312" w:hAnsi="宋体"/>
                <w:sz w:val="24"/>
                <w:szCs w:val="24"/>
              </w:rPr>
            </w:pPr>
          </w:p>
          <w:p w14:paraId="1203EC43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6ADC6041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2E288F41">
            <w:pPr>
              <w:spacing w:line="320" w:lineRule="exact"/>
              <w:ind w:firstLine="480" w:firstLineChars="200"/>
              <w:rPr>
                <w:rFonts w:ascii="仿宋_GB2312" w:hAnsi="宋体" w:cs="仿宋_GB2312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签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名：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</w:p>
        </w:tc>
      </w:tr>
      <w:tr w14:paraId="5A661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  <w:jc w:val="center"/>
        </w:trPr>
        <w:tc>
          <w:tcPr>
            <w:tcW w:w="1013" w:type="dxa"/>
            <w:vAlign w:val="center"/>
          </w:tcPr>
          <w:p w14:paraId="067F2852">
            <w:pPr>
              <w:spacing w:line="32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sz w:val="24"/>
                <w:szCs w:val="24"/>
              </w:rPr>
              <w:t>主管部门审核意见</w:t>
            </w:r>
          </w:p>
        </w:tc>
        <w:tc>
          <w:tcPr>
            <w:tcW w:w="8440" w:type="dxa"/>
            <w:gridSpan w:val="5"/>
            <w:vAlign w:val="center"/>
          </w:tcPr>
          <w:p w14:paraId="21D3D257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3DCD45BB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0A5E80CD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7F34B420">
            <w:pPr>
              <w:spacing w:line="320" w:lineRule="exact"/>
              <w:ind w:firstLine="480" w:firstLineChars="200"/>
              <w:rPr>
                <w:rFonts w:ascii="仿宋_GB2312" w:hAnsi="宋体"/>
                <w:sz w:val="24"/>
                <w:szCs w:val="24"/>
              </w:rPr>
            </w:pPr>
          </w:p>
          <w:p w14:paraId="3058E9F3">
            <w:pPr>
              <w:spacing w:line="320" w:lineRule="exact"/>
              <w:ind w:firstLine="480" w:firstLineChars="200"/>
              <w:rPr>
                <w:rFonts w:ascii="仿宋_GB2312" w:hAnsi="宋体" w:cs="仿宋_GB2312"/>
                <w:sz w:val="24"/>
                <w:szCs w:val="24"/>
              </w:rPr>
            </w:pPr>
            <w:r>
              <w:rPr>
                <w:rFonts w:ascii="仿宋_GB2312" w:hAnsi="宋体" w:cs="仿宋_GB2312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宋体" w:cs="宋体"/>
                <w:sz w:val="24"/>
                <w:szCs w:val="24"/>
              </w:rPr>
              <w:t>日</w:t>
            </w:r>
            <w:r>
              <w:rPr>
                <w:rFonts w:ascii="仿宋_GB2312" w:hAnsi="宋体" w:cs="仿宋_GB2312"/>
                <w:sz w:val="24"/>
                <w:szCs w:val="24"/>
              </w:rPr>
              <w:t xml:space="preserve"> </w:t>
            </w:r>
          </w:p>
        </w:tc>
      </w:tr>
    </w:tbl>
    <w:p w14:paraId="65D5F176">
      <w:pPr>
        <w:spacing w:line="360" w:lineRule="exact"/>
        <w:rPr>
          <w:rFonts w:ascii="仿宋_GB2312" w:hAnsi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注：</w:t>
      </w:r>
      <w:r>
        <w:rPr>
          <w:rFonts w:ascii="仿宋_GB2312" w:hAnsi="宋体" w:cs="仿宋_GB2312"/>
          <w:sz w:val="24"/>
          <w:szCs w:val="24"/>
        </w:rPr>
        <w:t>1.</w:t>
      </w:r>
      <w:r>
        <w:rPr>
          <w:rFonts w:hint="eastAsia" w:ascii="仿宋_GB2312" w:hAnsi="宋体" w:cs="宋体"/>
          <w:sz w:val="24"/>
          <w:szCs w:val="24"/>
        </w:rPr>
        <w:t>此表须正反面打印，由主管部门或事业单位负责存入本人档案。</w:t>
      </w:r>
    </w:p>
    <w:p w14:paraId="75803075">
      <w:pPr>
        <w:spacing w:line="360" w:lineRule="exact"/>
        <w:rPr>
          <w:rFonts w:ascii="仿宋_GB2312" w:hAnsi="宋体"/>
          <w:sz w:val="24"/>
          <w:szCs w:val="24"/>
        </w:rPr>
      </w:pPr>
      <w:r>
        <w:rPr>
          <w:rFonts w:ascii="仿宋_GB2312" w:hAnsi="宋体" w:cs="仿宋_GB2312"/>
          <w:sz w:val="24"/>
          <w:szCs w:val="24"/>
        </w:rPr>
        <w:t xml:space="preserve">    2.</w:t>
      </w:r>
      <w:r>
        <w:rPr>
          <w:rFonts w:hint="eastAsia" w:ascii="仿宋_GB2312" w:hAnsi="宋体" w:cs="宋体"/>
          <w:sz w:val="24"/>
          <w:szCs w:val="24"/>
        </w:rPr>
        <w:t>机关、参公工勤人员可参照此表进行年度考核登记。</w:t>
      </w:r>
    </w:p>
    <w:sectPr>
      <w:footerReference r:id="rId3" w:type="default"/>
      <w:pgSz w:w="11906" w:h="16838"/>
      <w:pgMar w:top="1701" w:right="1531" w:bottom="1701" w:left="1531" w:header="851" w:footer="1418" w:gutter="0"/>
      <w:pgNumType w:fmt="decimal" w:start="1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06297">
    <w:pPr>
      <w:pStyle w:val="2"/>
      <w:ind w:right="360" w:firstLine="36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405B66"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NkYjU1NWUzMjBhMWMxMWRlNjdiNGQ3NzdiZTMwN2YifQ=="/>
  </w:docVars>
  <w:rsids>
    <w:rsidRoot w:val="00E516D6"/>
    <w:rsid w:val="00000A85"/>
    <w:rsid w:val="00000D3B"/>
    <w:rsid w:val="00000D95"/>
    <w:rsid w:val="00002282"/>
    <w:rsid w:val="000038A5"/>
    <w:rsid w:val="00003DA0"/>
    <w:rsid w:val="00006120"/>
    <w:rsid w:val="00006243"/>
    <w:rsid w:val="00006292"/>
    <w:rsid w:val="00006BEA"/>
    <w:rsid w:val="00006CED"/>
    <w:rsid w:val="00007102"/>
    <w:rsid w:val="000072B0"/>
    <w:rsid w:val="000078F5"/>
    <w:rsid w:val="00010423"/>
    <w:rsid w:val="00010CA5"/>
    <w:rsid w:val="00011F89"/>
    <w:rsid w:val="00012551"/>
    <w:rsid w:val="0001257D"/>
    <w:rsid w:val="00012677"/>
    <w:rsid w:val="00012823"/>
    <w:rsid w:val="00012824"/>
    <w:rsid w:val="00013F53"/>
    <w:rsid w:val="0001418C"/>
    <w:rsid w:val="0001440D"/>
    <w:rsid w:val="000148E4"/>
    <w:rsid w:val="0001512F"/>
    <w:rsid w:val="00015DD9"/>
    <w:rsid w:val="00016550"/>
    <w:rsid w:val="00016645"/>
    <w:rsid w:val="00016FE0"/>
    <w:rsid w:val="00017368"/>
    <w:rsid w:val="00017FD2"/>
    <w:rsid w:val="000205C4"/>
    <w:rsid w:val="00020644"/>
    <w:rsid w:val="000207D2"/>
    <w:rsid w:val="000207D6"/>
    <w:rsid w:val="00020FA9"/>
    <w:rsid w:val="00020FF1"/>
    <w:rsid w:val="000213EB"/>
    <w:rsid w:val="00021976"/>
    <w:rsid w:val="00022514"/>
    <w:rsid w:val="000228A5"/>
    <w:rsid w:val="000228FC"/>
    <w:rsid w:val="00022C23"/>
    <w:rsid w:val="00022D03"/>
    <w:rsid w:val="00023119"/>
    <w:rsid w:val="00023468"/>
    <w:rsid w:val="000235BF"/>
    <w:rsid w:val="00023783"/>
    <w:rsid w:val="000245AD"/>
    <w:rsid w:val="000247FD"/>
    <w:rsid w:val="000253C9"/>
    <w:rsid w:val="00025A8F"/>
    <w:rsid w:val="00025BCE"/>
    <w:rsid w:val="000260AE"/>
    <w:rsid w:val="000276F2"/>
    <w:rsid w:val="000277D0"/>
    <w:rsid w:val="00027CE1"/>
    <w:rsid w:val="00027CE7"/>
    <w:rsid w:val="00027E1C"/>
    <w:rsid w:val="000308AB"/>
    <w:rsid w:val="00030917"/>
    <w:rsid w:val="00031009"/>
    <w:rsid w:val="000313CA"/>
    <w:rsid w:val="00031AF4"/>
    <w:rsid w:val="00031E7F"/>
    <w:rsid w:val="00032533"/>
    <w:rsid w:val="00032578"/>
    <w:rsid w:val="000327E5"/>
    <w:rsid w:val="00032D3D"/>
    <w:rsid w:val="00032DDA"/>
    <w:rsid w:val="00032F7E"/>
    <w:rsid w:val="00033BCE"/>
    <w:rsid w:val="00033C0C"/>
    <w:rsid w:val="00033E5A"/>
    <w:rsid w:val="00033E83"/>
    <w:rsid w:val="00033EBA"/>
    <w:rsid w:val="00034076"/>
    <w:rsid w:val="000342B4"/>
    <w:rsid w:val="000343BA"/>
    <w:rsid w:val="000345C3"/>
    <w:rsid w:val="000346F9"/>
    <w:rsid w:val="000365C5"/>
    <w:rsid w:val="00036612"/>
    <w:rsid w:val="000368D0"/>
    <w:rsid w:val="00037B44"/>
    <w:rsid w:val="00041002"/>
    <w:rsid w:val="00041083"/>
    <w:rsid w:val="00041273"/>
    <w:rsid w:val="00041366"/>
    <w:rsid w:val="0004143D"/>
    <w:rsid w:val="00041532"/>
    <w:rsid w:val="000417F1"/>
    <w:rsid w:val="00041BD4"/>
    <w:rsid w:val="00041E6B"/>
    <w:rsid w:val="000427E4"/>
    <w:rsid w:val="00043226"/>
    <w:rsid w:val="00043DB7"/>
    <w:rsid w:val="00043DE1"/>
    <w:rsid w:val="00044155"/>
    <w:rsid w:val="000446EF"/>
    <w:rsid w:val="0004482A"/>
    <w:rsid w:val="00044B42"/>
    <w:rsid w:val="000453DE"/>
    <w:rsid w:val="00046209"/>
    <w:rsid w:val="000468B0"/>
    <w:rsid w:val="0004710D"/>
    <w:rsid w:val="00047177"/>
    <w:rsid w:val="0004724C"/>
    <w:rsid w:val="00047B82"/>
    <w:rsid w:val="00050898"/>
    <w:rsid w:val="0005167F"/>
    <w:rsid w:val="0005288E"/>
    <w:rsid w:val="0005295A"/>
    <w:rsid w:val="0005295F"/>
    <w:rsid w:val="00052EE6"/>
    <w:rsid w:val="0005301D"/>
    <w:rsid w:val="000530E8"/>
    <w:rsid w:val="00053A3C"/>
    <w:rsid w:val="00054DC6"/>
    <w:rsid w:val="00054EF1"/>
    <w:rsid w:val="0005550F"/>
    <w:rsid w:val="0005568C"/>
    <w:rsid w:val="00056188"/>
    <w:rsid w:val="00056358"/>
    <w:rsid w:val="0005637D"/>
    <w:rsid w:val="000564DA"/>
    <w:rsid w:val="00056606"/>
    <w:rsid w:val="000569D5"/>
    <w:rsid w:val="00056B7A"/>
    <w:rsid w:val="00056D98"/>
    <w:rsid w:val="00056FE7"/>
    <w:rsid w:val="000578CD"/>
    <w:rsid w:val="00057BAC"/>
    <w:rsid w:val="00060458"/>
    <w:rsid w:val="000607B3"/>
    <w:rsid w:val="00060D61"/>
    <w:rsid w:val="00061052"/>
    <w:rsid w:val="0006110D"/>
    <w:rsid w:val="0006192F"/>
    <w:rsid w:val="00061957"/>
    <w:rsid w:val="00061C2D"/>
    <w:rsid w:val="00061D20"/>
    <w:rsid w:val="000622AB"/>
    <w:rsid w:val="00062523"/>
    <w:rsid w:val="00062B27"/>
    <w:rsid w:val="00063249"/>
    <w:rsid w:val="00063533"/>
    <w:rsid w:val="0006356A"/>
    <w:rsid w:val="00063625"/>
    <w:rsid w:val="00063694"/>
    <w:rsid w:val="000638E3"/>
    <w:rsid w:val="00064A0B"/>
    <w:rsid w:val="00065D28"/>
    <w:rsid w:val="00066F34"/>
    <w:rsid w:val="00067B3D"/>
    <w:rsid w:val="00067CC5"/>
    <w:rsid w:val="00070D26"/>
    <w:rsid w:val="00070FA1"/>
    <w:rsid w:val="0007128D"/>
    <w:rsid w:val="00071321"/>
    <w:rsid w:val="00071787"/>
    <w:rsid w:val="00071DB3"/>
    <w:rsid w:val="00071FB6"/>
    <w:rsid w:val="000725BE"/>
    <w:rsid w:val="000728F1"/>
    <w:rsid w:val="000737B1"/>
    <w:rsid w:val="00073D9B"/>
    <w:rsid w:val="000746AB"/>
    <w:rsid w:val="000751DA"/>
    <w:rsid w:val="0007526B"/>
    <w:rsid w:val="000754A7"/>
    <w:rsid w:val="0007578D"/>
    <w:rsid w:val="00075EA4"/>
    <w:rsid w:val="00075F99"/>
    <w:rsid w:val="00076FAD"/>
    <w:rsid w:val="000774F6"/>
    <w:rsid w:val="000775EF"/>
    <w:rsid w:val="00080974"/>
    <w:rsid w:val="00081C3D"/>
    <w:rsid w:val="000824DE"/>
    <w:rsid w:val="0008279D"/>
    <w:rsid w:val="00083413"/>
    <w:rsid w:val="00083FFF"/>
    <w:rsid w:val="0008429E"/>
    <w:rsid w:val="00084A0E"/>
    <w:rsid w:val="00084C9A"/>
    <w:rsid w:val="00084EB5"/>
    <w:rsid w:val="000860F9"/>
    <w:rsid w:val="00086B5B"/>
    <w:rsid w:val="00086FF1"/>
    <w:rsid w:val="00087048"/>
    <w:rsid w:val="0008705E"/>
    <w:rsid w:val="00087967"/>
    <w:rsid w:val="00087A74"/>
    <w:rsid w:val="00087C3C"/>
    <w:rsid w:val="00087F86"/>
    <w:rsid w:val="000901F5"/>
    <w:rsid w:val="00090257"/>
    <w:rsid w:val="00090373"/>
    <w:rsid w:val="0009039F"/>
    <w:rsid w:val="00090470"/>
    <w:rsid w:val="000906C4"/>
    <w:rsid w:val="0009070B"/>
    <w:rsid w:val="00090D24"/>
    <w:rsid w:val="0009448C"/>
    <w:rsid w:val="0009460A"/>
    <w:rsid w:val="000947D0"/>
    <w:rsid w:val="0009489D"/>
    <w:rsid w:val="00094A5A"/>
    <w:rsid w:val="00094C16"/>
    <w:rsid w:val="00095FE6"/>
    <w:rsid w:val="00096338"/>
    <w:rsid w:val="000963C0"/>
    <w:rsid w:val="000963EC"/>
    <w:rsid w:val="000969DB"/>
    <w:rsid w:val="000973B0"/>
    <w:rsid w:val="00097946"/>
    <w:rsid w:val="00097E37"/>
    <w:rsid w:val="000A0E5E"/>
    <w:rsid w:val="000A19BC"/>
    <w:rsid w:val="000A1B16"/>
    <w:rsid w:val="000A1B1E"/>
    <w:rsid w:val="000A1E82"/>
    <w:rsid w:val="000A2103"/>
    <w:rsid w:val="000A23F3"/>
    <w:rsid w:val="000A24FA"/>
    <w:rsid w:val="000A2B40"/>
    <w:rsid w:val="000A3A86"/>
    <w:rsid w:val="000A3E0A"/>
    <w:rsid w:val="000A3FD8"/>
    <w:rsid w:val="000A4313"/>
    <w:rsid w:val="000A439D"/>
    <w:rsid w:val="000A5962"/>
    <w:rsid w:val="000A5B38"/>
    <w:rsid w:val="000A5B8D"/>
    <w:rsid w:val="000A5F81"/>
    <w:rsid w:val="000A65A5"/>
    <w:rsid w:val="000A723E"/>
    <w:rsid w:val="000A76A2"/>
    <w:rsid w:val="000B046F"/>
    <w:rsid w:val="000B0B75"/>
    <w:rsid w:val="000B0CF7"/>
    <w:rsid w:val="000B1821"/>
    <w:rsid w:val="000B1918"/>
    <w:rsid w:val="000B1CB6"/>
    <w:rsid w:val="000B22D1"/>
    <w:rsid w:val="000B24C6"/>
    <w:rsid w:val="000B28A3"/>
    <w:rsid w:val="000B2CB6"/>
    <w:rsid w:val="000B34BD"/>
    <w:rsid w:val="000B38FD"/>
    <w:rsid w:val="000B3F31"/>
    <w:rsid w:val="000B40E6"/>
    <w:rsid w:val="000B4658"/>
    <w:rsid w:val="000B568F"/>
    <w:rsid w:val="000B5B36"/>
    <w:rsid w:val="000B5E20"/>
    <w:rsid w:val="000B5FC4"/>
    <w:rsid w:val="000B62C2"/>
    <w:rsid w:val="000B6336"/>
    <w:rsid w:val="000B6435"/>
    <w:rsid w:val="000B7231"/>
    <w:rsid w:val="000B7712"/>
    <w:rsid w:val="000B77B2"/>
    <w:rsid w:val="000B78B2"/>
    <w:rsid w:val="000B7CF5"/>
    <w:rsid w:val="000C0397"/>
    <w:rsid w:val="000C079D"/>
    <w:rsid w:val="000C0BBA"/>
    <w:rsid w:val="000C2122"/>
    <w:rsid w:val="000C244B"/>
    <w:rsid w:val="000C283B"/>
    <w:rsid w:val="000C2955"/>
    <w:rsid w:val="000C3023"/>
    <w:rsid w:val="000C3038"/>
    <w:rsid w:val="000C3A8A"/>
    <w:rsid w:val="000C3AA3"/>
    <w:rsid w:val="000C3BBE"/>
    <w:rsid w:val="000C41C5"/>
    <w:rsid w:val="000C4582"/>
    <w:rsid w:val="000C4902"/>
    <w:rsid w:val="000C497A"/>
    <w:rsid w:val="000C49AD"/>
    <w:rsid w:val="000C4A7F"/>
    <w:rsid w:val="000C4C96"/>
    <w:rsid w:val="000C5D91"/>
    <w:rsid w:val="000C5EC1"/>
    <w:rsid w:val="000C5ECD"/>
    <w:rsid w:val="000C654A"/>
    <w:rsid w:val="000C6F76"/>
    <w:rsid w:val="000C7A23"/>
    <w:rsid w:val="000C7B08"/>
    <w:rsid w:val="000C7D4E"/>
    <w:rsid w:val="000D0449"/>
    <w:rsid w:val="000D0944"/>
    <w:rsid w:val="000D0B66"/>
    <w:rsid w:val="000D14E7"/>
    <w:rsid w:val="000D165C"/>
    <w:rsid w:val="000D1808"/>
    <w:rsid w:val="000D1BCD"/>
    <w:rsid w:val="000D2510"/>
    <w:rsid w:val="000D262C"/>
    <w:rsid w:val="000D2A18"/>
    <w:rsid w:val="000D2CD8"/>
    <w:rsid w:val="000D2DE6"/>
    <w:rsid w:val="000D39E7"/>
    <w:rsid w:val="000D3E30"/>
    <w:rsid w:val="000D4DA8"/>
    <w:rsid w:val="000D4E6A"/>
    <w:rsid w:val="000D534E"/>
    <w:rsid w:val="000D5D39"/>
    <w:rsid w:val="000D6D33"/>
    <w:rsid w:val="000D731A"/>
    <w:rsid w:val="000D76A0"/>
    <w:rsid w:val="000E054A"/>
    <w:rsid w:val="000E07EB"/>
    <w:rsid w:val="000E19DF"/>
    <w:rsid w:val="000E1C12"/>
    <w:rsid w:val="000E2041"/>
    <w:rsid w:val="000E2F0F"/>
    <w:rsid w:val="000E3B3A"/>
    <w:rsid w:val="000E3BDD"/>
    <w:rsid w:val="000E41FB"/>
    <w:rsid w:val="000E44C8"/>
    <w:rsid w:val="000E4E44"/>
    <w:rsid w:val="000E51DC"/>
    <w:rsid w:val="000E5E3C"/>
    <w:rsid w:val="000E6437"/>
    <w:rsid w:val="000E6A05"/>
    <w:rsid w:val="000E7A6D"/>
    <w:rsid w:val="000E7F31"/>
    <w:rsid w:val="000F00D8"/>
    <w:rsid w:val="000F0586"/>
    <w:rsid w:val="000F0612"/>
    <w:rsid w:val="000F076A"/>
    <w:rsid w:val="000F0AF4"/>
    <w:rsid w:val="000F0FF5"/>
    <w:rsid w:val="000F11E4"/>
    <w:rsid w:val="000F211E"/>
    <w:rsid w:val="000F318B"/>
    <w:rsid w:val="000F334C"/>
    <w:rsid w:val="000F3B98"/>
    <w:rsid w:val="000F3CB8"/>
    <w:rsid w:val="000F3CC1"/>
    <w:rsid w:val="000F3F13"/>
    <w:rsid w:val="000F41DD"/>
    <w:rsid w:val="000F5A92"/>
    <w:rsid w:val="000F60D8"/>
    <w:rsid w:val="000F69FC"/>
    <w:rsid w:val="000F6DFA"/>
    <w:rsid w:val="000F7C6F"/>
    <w:rsid w:val="000F7E68"/>
    <w:rsid w:val="001001E6"/>
    <w:rsid w:val="0010102E"/>
    <w:rsid w:val="0010144B"/>
    <w:rsid w:val="0010149D"/>
    <w:rsid w:val="00101AF4"/>
    <w:rsid w:val="0010307E"/>
    <w:rsid w:val="001036AC"/>
    <w:rsid w:val="0010421A"/>
    <w:rsid w:val="0010450F"/>
    <w:rsid w:val="00104C59"/>
    <w:rsid w:val="00106127"/>
    <w:rsid w:val="00107892"/>
    <w:rsid w:val="00110E76"/>
    <w:rsid w:val="001113A7"/>
    <w:rsid w:val="001117E6"/>
    <w:rsid w:val="00111AE6"/>
    <w:rsid w:val="00111F65"/>
    <w:rsid w:val="00112114"/>
    <w:rsid w:val="00112AAD"/>
    <w:rsid w:val="00112BF7"/>
    <w:rsid w:val="00112ED0"/>
    <w:rsid w:val="00113184"/>
    <w:rsid w:val="00113E02"/>
    <w:rsid w:val="00114045"/>
    <w:rsid w:val="0011419A"/>
    <w:rsid w:val="001142EB"/>
    <w:rsid w:val="0011493F"/>
    <w:rsid w:val="00114E2E"/>
    <w:rsid w:val="001154D4"/>
    <w:rsid w:val="00115604"/>
    <w:rsid w:val="00115B00"/>
    <w:rsid w:val="001163CD"/>
    <w:rsid w:val="0011687B"/>
    <w:rsid w:val="00116ACD"/>
    <w:rsid w:val="001170D1"/>
    <w:rsid w:val="00117512"/>
    <w:rsid w:val="00117898"/>
    <w:rsid w:val="00120D84"/>
    <w:rsid w:val="001221BE"/>
    <w:rsid w:val="001222C2"/>
    <w:rsid w:val="00123BE3"/>
    <w:rsid w:val="001245A1"/>
    <w:rsid w:val="00124C91"/>
    <w:rsid w:val="001258A5"/>
    <w:rsid w:val="001258F7"/>
    <w:rsid w:val="00125FA5"/>
    <w:rsid w:val="001263DF"/>
    <w:rsid w:val="00126CEF"/>
    <w:rsid w:val="00126E55"/>
    <w:rsid w:val="00126F2B"/>
    <w:rsid w:val="00127899"/>
    <w:rsid w:val="00130607"/>
    <w:rsid w:val="00130659"/>
    <w:rsid w:val="0013103D"/>
    <w:rsid w:val="00131702"/>
    <w:rsid w:val="001318EF"/>
    <w:rsid w:val="00131DA8"/>
    <w:rsid w:val="00133432"/>
    <w:rsid w:val="0013366A"/>
    <w:rsid w:val="00133945"/>
    <w:rsid w:val="00134341"/>
    <w:rsid w:val="001346A0"/>
    <w:rsid w:val="001352E6"/>
    <w:rsid w:val="001355E2"/>
    <w:rsid w:val="00135919"/>
    <w:rsid w:val="00135B94"/>
    <w:rsid w:val="0013650A"/>
    <w:rsid w:val="001367FE"/>
    <w:rsid w:val="00136DE3"/>
    <w:rsid w:val="0013794A"/>
    <w:rsid w:val="00140257"/>
    <w:rsid w:val="00141060"/>
    <w:rsid w:val="0014150D"/>
    <w:rsid w:val="0014173D"/>
    <w:rsid w:val="00141FFA"/>
    <w:rsid w:val="00142214"/>
    <w:rsid w:val="00142A77"/>
    <w:rsid w:val="0014345E"/>
    <w:rsid w:val="00143EA7"/>
    <w:rsid w:val="001443E3"/>
    <w:rsid w:val="00144903"/>
    <w:rsid w:val="00144A3B"/>
    <w:rsid w:val="001450BD"/>
    <w:rsid w:val="00145134"/>
    <w:rsid w:val="001454E1"/>
    <w:rsid w:val="0014632D"/>
    <w:rsid w:val="001463BF"/>
    <w:rsid w:val="00146FB6"/>
    <w:rsid w:val="00147623"/>
    <w:rsid w:val="00150A87"/>
    <w:rsid w:val="00150B86"/>
    <w:rsid w:val="00150D43"/>
    <w:rsid w:val="0015259D"/>
    <w:rsid w:val="00152992"/>
    <w:rsid w:val="00152A06"/>
    <w:rsid w:val="00152AB6"/>
    <w:rsid w:val="00153606"/>
    <w:rsid w:val="0015364E"/>
    <w:rsid w:val="00153D03"/>
    <w:rsid w:val="00153E16"/>
    <w:rsid w:val="00153E6C"/>
    <w:rsid w:val="001548D3"/>
    <w:rsid w:val="0015537B"/>
    <w:rsid w:val="001555D2"/>
    <w:rsid w:val="00155AD8"/>
    <w:rsid w:val="00155BED"/>
    <w:rsid w:val="00155DBA"/>
    <w:rsid w:val="0015658A"/>
    <w:rsid w:val="0015785F"/>
    <w:rsid w:val="00157884"/>
    <w:rsid w:val="00157B43"/>
    <w:rsid w:val="00160E9E"/>
    <w:rsid w:val="00161215"/>
    <w:rsid w:val="00161288"/>
    <w:rsid w:val="001620C9"/>
    <w:rsid w:val="00162B91"/>
    <w:rsid w:val="00162FD9"/>
    <w:rsid w:val="0016334F"/>
    <w:rsid w:val="00163A73"/>
    <w:rsid w:val="00163C11"/>
    <w:rsid w:val="001640E8"/>
    <w:rsid w:val="0016433B"/>
    <w:rsid w:val="00164655"/>
    <w:rsid w:val="0016585F"/>
    <w:rsid w:val="0016632D"/>
    <w:rsid w:val="00166417"/>
    <w:rsid w:val="0016671B"/>
    <w:rsid w:val="001668E8"/>
    <w:rsid w:val="001676CE"/>
    <w:rsid w:val="00167826"/>
    <w:rsid w:val="00170050"/>
    <w:rsid w:val="0017014C"/>
    <w:rsid w:val="0017069C"/>
    <w:rsid w:val="0017072B"/>
    <w:rsid w:val="00170C16"/>
    <w:rsid w:val="001714AB"/>
    <w:rsid w:val="0017152B"/>
    <w:rsid w:val="0017165E"/>
    <w:rsid w:val="001724F6"/>
    <w:rsid w:val="001728F4"/>
    <w:rsid w:val="00172F28"/>
    <w:rsid w:val="00173497"/>
    <w:rsid w:val="001735A5"/>
    <w:rsid w:val="001737BD"/>
    <w:rsid w:val="0017392F"/>
    <w:rsid w:val="00173E20"/>
    <w:rsid w:val="0017430F"/>
    <w:rsid w:val="00174390"/>
    <w:rsid w:val="00174E88"/>
    <w:rsid w:val="001751C2"/>
    <w:rsid w:val="0017559D"/>
    <w:rsid w:val="00175B48"/>
    <w:rsid w:val="00176A3C"/>
    <w:rsid w:val="00177C42"/>
    <w:rsid w:val="0018057F"/>
    <w:rsid w:val="001806B1"/>
    <w:rsid w:val="0018098C"/>
    <w:rsid w:val="0018185B"/>
    <w:rsid w:val="001823B8"/>
    <w:rsid w:val="00182809"/>
    <w:rsid w:val="0018364A"/>
    <w:rsid w:val="001837FD"/>
    <w:rsid w:val="00183808"/>
    <w:rsid w:val="00185096"/>
    <w:rsid w:val="0018547E"/>
    <w:rsid w:val="0018560B"/>
    <w:rsid w:val="0018581E"/>
    <w:rsid w:val="00185C7D"/>
    <w:rsid w:val="00185FA5"/>
    <w:rsid w:val="00186173"/>
    <w:rsid w:val="00186228"/>
    <w:rsid w:val="00186444"/>
    <w:rsid w:val="001866A0"/>
    <w:rsid w:val="00186A99"/>
    <w:rsid w:val="00186C4B"/>
    <w:rsid w:val="001872CD"/>
    <w:rsid w:val="0018731A"/>
    <w:rsid w:val="00190B62"/>
    <w:rsid w:val="001910E0"/>
    <w:rsid w:val="00191231"/>
    <w:rsid w:val="00191442"/>
    <w:rsid w:val="00192B24"/>
    <w:rsid w:val="00192E79"/>
    <w:rsid w:val="001939CD"/>
    <w:rsid w:val="00194243"/>
    <w:rsid w:val="001949D2"/>
    <w:rsid w:val="00194C2B"/>
    <w:rsid w:val="001959F5"/>
    <w:rsid w:val="00195A3C"/>
    <w:rsid w:val="00195BBF"/>
    <w:rsid w:val="001971AF"/>
    <w:rsid w:val="00197B48"/>
    <w:rsid w:val="00197B8A"/>
    <w:rsid w:val="00197FEA"/>
    <w:rsid w:val="001A00FA"/>
    <w:rsid w:val="001A016B"/>
    <w:rsid w:val="001A028B"/>
    <w:rsid w:val="001A17F4"/>
    <w:rsid w:val="001A2267"/>
    <w:rsid w:val="001A242E"/>
    <w:rsid w:val="001A272D"/>
    <w:rsid w:val="001A289B"/>
    <w:rsid w:val="001A33FF"/>
    <w:rsid w:val="001A36EE"/>
    <w:rsid w:val="001A41DA"/>
    <w:rsid w:val="001A4B5F"/>
    <w:rsid w:val="001A574B"/>
    <w:rsid w:val="001A5DDE"/>
    <w:rsid w:val="001A5EBC"/>
    <w:rsid w:val="001A67F5"/>
    <w:rsid w:val="001A6B12"/>
    <w:rsid w:val="001A6C04"/>
    <w:rsid w:val="001A7245"/>
    <w:rsid w:val="001A7488"/>
    <w:rsid w:val="001B066F"/>
    <w:rsid w:val="001B0CD6"/>
    <w:rsid w:val="001B181E"/>
    <w:rsid w:val="001B2F6B"/>
    <w:rsid w:val="001B314D"/>
    <w:rsid w:val="001B320F"/>
    <w:rsid w:val="001B3296"/>
    <w:rsid w:val="001B37C8"/>
    <w:rsid w:val="001B39AC"/>
    <w:rsid w:val="001B4BAC"/>
    <w:rsid w:val="001B4C73"/>
    <w:rsid w:val="001B52C2"/>
    <w:rsid w:val="001B649A"/>
    <w:rsid w:val="001B6B89"/>
    <w:rsid w:val="001B6F88"/>
    <w:rsid w:val="001C00C7"/>
    <w:rsid w:val="001C0591"/>
    <w:rsid w:val="001C0B2F"/>
    <w:rsid w:val="001C0DB5"/>
    <w:rsid w:val="001C1003"/>
    <w:rsid w:val="001C1104"/>
    <w:rsid w:val="001C1211"/>
    <w:rsid w:val="001C1331"/>
    <w:rsid w:val="001C1585"/>
    <w:rsid w:val="001C1F16"/>
    <w:rsid w:val="001C1FC7"/>
    <w:rsid w:val="001C2413"/>
    <w:rsid w:val="001C2D71"/>
    <w:rsid w:val="001C2E56"/>
    <w:rsid w:val="001C2E96"/>
    <w:rsid w:val="001C364F"/>
    <w:rsid w:val="001C3702"/>
    <w:rsid w:val="001C3DE4"/>
    <w:rsid w:val="001C4D52"/>
    <w:rsid w:val="001C4E1A"/>
    <w:rsid w:val="001C5D02"/>
    <w:rsid w:val="001C5EEE"/>
    <w:rsid w:val="001D0A47"/>
    <w:rsid w:val="001D1146"/>
    <w:rsid w:val="001D1D81"/>
    <w:rsid w:val="001D1F47"/>
    <w:rsid w:val="001D2006"/>
    <w:rsid w:val="001D22D3"/>
    <w:rsid w:val="001D24DA"/>
    <w:rsid w:val="001D265E"/>
    <w:rsid w:val="001D28C7"/>
    <w:rsid w:val="001D38E6"/>
    <w:rsid w:val="001D4555"/>
    <w:rsid w:val="001D577E"/>
    <w:rsid w:val="001D5E26"/>
    <w:rsid w:val="001D5F16"/>
    <w:rsid w:val="001E044D"/>
    <w:rsid w:val="001E074B"/>
    <w:rsid w:val="001E1FD6"/>
    <w:rsid w:val="001E218D"/>
    <w:rsid w:val="001E21C5"/>
    <w:rsid w:val="001E3435"/>
    <w:rsid w:val="001E367E"/>
    <w:rsid w:val="001E3A1F"/>
    <w:rsid w:val="001E3BF6"/>
    <w:rsid w:val="001E3D73"/>
    <w:rsid w:val="001E4014"/>
    <w:rsid w:val="001E43C7"/>
    <w:rsid w:val="001E4564"/>
    <w:rsid w:val="001E46D3"/>
    <w:rsid w:val="001E491E"/>
    <w:rsid w:val="001E4CC7"/>
    <w:rsid w:val="001E4E1B"/>
    <w:rsid w:val="001E50EC"/>
    <w:rsid w:val="001E66F1"/>
    <w:rsid w:val="001E6B90"/>
    <w:rsid w:val="001E6D6A"/>
    <w:rsid w:val="001E7326"/>
    <w:rsid w:val="001E7B4B"/>
    <w:rsid w:val="001E7BFA"/>
    <w:rsid w:val="001E7D2E"/>
    <w:rsid w:val="001E7F7D"/>
    <w:rsid w:val="001F003B"/>
    <w:rsid w:val="001F0C91"/>
    <w:rsid w:val="001F1C84"/>
    <w:rsid w:val="001F2468"/>
    <w:rsid w:val="001F2734"/>
    <w:rsid w:val="001F27C9"/>
    <w:rsid w:val="001F2BB5"/>
    <w:rsid w:val="001F3048"/>
    <w:rsid w:val="001F3581"/>
    <w:rsid w:val="001F36E6"/>
    <w:rsid w:val="001F372E"/>
    <w:rsid w:val="001F37F2"/>
    <w:rsid w:val="001F3EC7"/>
    <w:rsid w:val="001F4176"/>
    <w:rsid w:val="001F4400"/>
    <w:rsid w:val="001F4460"/>
    <w:rsid w:val="001F4995"/>
    <w:rsid w:val="001F4C8E"/>
    <w:rsid w:val="001F51D1"/>
    <w:rsid w:val="001F60BC"/>
    <w:rsid w:val="001F6781"/>
    <w:rsid w:val="001F6869"/>
    <w:rsid w:val="001F6B97"/>
    <w:rsid w:val="001F713F"/>
    <w:rsid w:val="001F7355"/>
    <w:rsid w:val="001F7471"/>
    <w:rsid w:val="00201F34"/>
    <w:rsid w:val="002030B4"/>
    <w:rsid w:val="00203440"/>
    <w:rsid w:val="002035BA"/>
    <w:rsid w:val="00203A42"/>
    <w:rsid w:val="002045FA"/>
    <w:rsid w:val="00204A25"/>
    <w:rsid w:val="00204AD3"/>
    <w:rsid w:val="00205310"/>
    <w:rsid w:val="0020668D"/>
    <w:rsid w:val="00207399"/>
    <w:rsid w:val="0020743C"/>
    <w:rsid w:val="00207837"/>
    <w:rsid w:val="00207CFE"/>
    <w:rsid w:val="00210C7B"/>
    <w:rsid w:val="00210E3D"/>
    <w:rsid w:val="00211418"/>
    <w:rsid w:val="002117D9"/>
    <w:rsid w:val="002120F6"/>
    <w:rsid w:val="002122EA"/>
    <w:rsid w:val="0021359C"/>
    <w:rsid w:val="00213C2F"/>
    <w:rsid w:val="00214356"/>
    <w:rsid w:val="00214B8B"/>
    <w:rsid w:val="00215777"/>
    <w:rsid w:val="0021622E"/>
    <w:rsid w:val="00216277"/>
    <w:rsid w:val="00216501"/>
    <w:rsid w:val="002168DA"/>
    <w:rsid w:val="00216AC8"/>
    <w:rsid w:val="00216ED2"/>
    <w:rsid w:val="002178FF"/>
    <w:rsid w:val="00217A99"/>
    <w:rsid w:val="00220F0A"/>
    <w:rsid w:val="002218F1"/>
    <w:rsid w:val="00221C0C"/>
    <w:rsid w:val="00222B34"/>
    <w:rsid w:val="002232AF"/>
    <w:rsid w:val="002236FD"/>
    <w:rsid w:val="00223BF1"/>
    <w:rsid w:val="00224468"/>
    <w:rsid w:val="002249A8"/>
    <w:rsid w:val="00225162"/>
    <w:rsid w:val="002257BC"/>
    <w:rsid w:val="0022586A"/>
    <w:rsid w:val="00225BBC"/>
    <w:rsid w:val="00225D53"/>
    <w:rsid w:val="0022618C"/>
    <w:rsid w:val="00226BFA"/>
    <w:rsid w:val="00227E5C"/>
    <w:rsid w:val="0023045A"/>
    <w:rsid w:val="0023084A"/>
    <w:rsid w:val="00230905"/>
    <w:rsid w:val="00230B19"/>
    <w:rsid w:val="0023142C"/>
    <w:rsid w:val="00231609"/>
    <w:rsid w:val="00231B3E"/>
    <w:rsid w:val="00232E9D"/>
    <w:rsid w:val="0023301D"/>
    <w:rsid w:val="00234F34"/>
    <w:rsid w:val="0023551F"/>
    <w:rsid w:val="00235552"/>
    <w:rsid w:val="002357CD"/>
    <w:rsid w:val="00235809"/>
    <w:rsid w:val="00235885"/>
    <w:rsid w:val="00235D5E"/>
    <w:rsid w:val="00236D5C"/>
    <w:rsid w:val="002371CC"/>
    <w:rsid w:val="002376D6"/>
    <w:rsid w:val="00237C2C"/>
    <w:rsid w:val="00237EF1"/>
    <w:rsid w:val="0024080E"/>
    <w:rsid w:val="00240D7B"/>
    <w:rsid w:val="00240E95"/>
    <w:rsid w:val="00240EB3"/>
    <w:rsid w:val="00240F20"/>
    <w:rsid w:val="002413A3"/>
    <w:rsid w:val="002424BC"/>
    <w:rsid w:val="0024257A"/>
    <w:rsid w:val="00242617"/>
    <w:rsid w:val="00243C2F"/>
    <w:rsid w:val="002442AB"/>
    <w:rsid w:val="002445E9"/>
    <w:rsid w:val="002449CB"/>
    <w:rsid w:val="00244D2A"/>
    <w:rsid w:val="0024621D"/>
    <w:rsid w:val="00246691"/>
    <w:rsid w:val="00246C09"/>
    <w:rsid w:val="00246D09"/>
    <w:rsid w:val="00246E88"/>
    <w:rsid w:val="002471A4"/>
    <w:rsid w:val="002471CE"/>
    <w:rsid w:val="00250B29"/>
    <w:rsid w:val="00250EDA"/>
    <w:rsid w:val="00251138"/>
    <w:rsid w:val="0025147C"/>
    <w:rsid w:val="0025211F"/>
    <w:rsid w:val="00252716"/>
    <w:rsid w:val="002532A1"/>
    <w:rsid w:val="0025330A"/>
    <w:rsid w:val="002533C9"/>
    <w:rsid w:val="0025350B"/>
    <w:rsid w:val="00253737"/>
    <w:rsid w:val="00254081"/>
    <w:rsid w:val="002541E9"/>
    <w:rsid w:val="002556B0"/>
    <w:rsid w:val="00255786"/>
    <w:rsid w:val="002557E3"/>
    <w:rsid w:val="002558E1"/>
    <w:rsid w:val="00255989"/>
    <w:rsid w:val="00255C6C"/>
    <w:rsid w:val="00256213"/>
    <w:rsid w:val="002566C9"/>
    <w:rsid w:val="002568FA"/>
    <w:rsid w:val="00257221"/>
    <w:rsid w:val="002575EA"/>
    <w:rsid w:val="00257F17"/>
    <w:rsid w:val="00257F22"/>
    <w:rsid w:val="00260279"/>
    <w:rsid w:val="002606F7"/>
    <w:rsid w:val="00260DCD"/>
    <w:rsid w:val="00260E02"/>
    <w:rsid w:val="0026101C"/>
    <w:rsid w:val="002611F0"/>
    <w:rsid w:val="00261657"/>
    <w:rsid w:val="00262437"/>
    <w:rsid w:val="00262E1D"/>
    <w:rsid w:val="0026327D"/>
    <w:rsid w:val="00263D7C"/>
    <w:rsid w:val="00263F85"/>
    <w:rsid w:val="002641AE"/>
    <w:rsid w:val="00264D5C"/>
    <w:rsid w:val="0026546B"/>
    <w:rsid w:val="0026563D"/>
    <w:rsid w:val="0026588A"/>
    <w:rsid w:val="0026641E"/>
    <w:rsid w:val="002666E7"/>
    <w:rsid w:val="00266A6A"/>
    <w:rsid w:val="00266AD3"/>
    <w:rsid w:val="00266E1F"/>
    <w:rsid w:val="00266F31"/>
    <w:rsid w:val="00270FEB"/>
    <w:rsid w:val="00272276"/>
    <w:rsid w:val="00272961"/>
    <w:rsid w:val="00274704"/>
    <w:rsid w:val="00275218"/>
    <w:rsid w:val="00275CB4"/>
    <w:rsid w:val="00275F73"/>
    <w:rsid w:val="0027606E"/>
    <w:rsid w:val="00276336"/>
    <w:rsid w:val="0027649B"/>
    <w:rsid w:val="00276628"/>
    <w:rsid w:val="00277765"/>
    <w:rsid w:val="0028033D"/>
    <w:rsid w:val="00280A73"/>
    <w:rsid w:val="00280D0C"/>
    <w:rsid w:val="00280E27"/>
    <w:rsid w:val="00280F98"/>
    <w:rsid w:val="00281301"/>
    <w:rsid w:val="00281650"/>
    <w:rsid w:val="0028234E"/>
    <w:rsid w:val="00282AD5"/>
    <w:rsid w:val="00282CED"/>
    <w:rsid w:val="00282E42"/>
    <w:rsid w:val="00282E8D"/>
    <w:rsid w:val="00283092"/>
    <w:rsid w:val="002840AE"/>
    <w:rsid w:val="002848ED"/>
    <w:rsid w:val="00285085"/>
    <w:rsid w:val="00285B0E"/>
    <w:rsid w:val="00285FCB"/>
    <w:rsid w:val="002860D3"/>
    <w:rsid w:val="00286FEF"/>
    <w:rsid w:val="00287451"/>
    <w:rsid w:val="00287C2E"/>
    <w:rsid w:val="00287ECA"/>
    <w:rsid w:val="00287F3F"/>
    <w:rsid w:val="00290849"/>
    <w:rsid w:val="00290907"/>
    <w:rsid w:val="002914AC"/>
    <w:rsid w:val="0029165B"/>
    <w:rsid w:val="002920A0"/>
    <w:rsid w:val="00292742"/>
    <w:rsid w:val="0029293B"/>
    <w:rsid w:val="00292C5F"/>
    <w:rsid w:val="00292FC2"/>
    <w:rsid w:val="00293008"/>
    <w:rsid w:val="002936F6"/>
    <w:rsid w:val="00293B1E"/>
    <w:rsid w:val="00294E8C"/>
    <w:rsid w:val="00295384"/>
    <w:rsid w:val="00295EDD"/>
    <w:rsid w:val="002964A3"/>
    <w:rsid w:val="00297204"/>
    <w:rsid w:val="002975B1"/>
    <w:rsid w:val="002977BE"/>
    <w:rsid w:val="00297907"/>
    <w:rsid w:val="002A07EE"/>
    <w:rsid w:val="002A0D13"/>
    <w:rsid w:val="002A1CFB"/>
    <w:rsid w:val="002A21B1"/>
    <w:rsid w:val="002A305E"/>
    <w:rsid w:val="002A33B5"/>
    <w:rsid w:val="002A3E5A"/>
    <w:rsid w:val="002A42BF"/>
    <w:rsid w:val="002A42E4"/>
    <w:rsid w:val="002A4505"/>
    <w:rsid w:val="002A48DE"/>
    <w:rsid w:val="002A5462"/>
    <w:rsid w:val="002A5A9B"/>
    <w:rsid w:val="002A5FD0"/>
    <w:rsid w:val="002A6FB5"/>
    <w:rsid w:val="002B053A"/>
    <w:rsid w:val="002B08BB"/>
    <w:rsid w:val="002B09CA"/>
    <w:rsid w:val="002B171F"/>
    <w:rsid w:val="002B1ACA"/>
    <w:rsid w:val="002B1D1E"/>
    <w:rsid w:val="002B2071"/>
    <w:rsid w:val="002B2A38"/>
    <w:rsid w:val="002B2CD6"/>
    <w:rsid w:val="002B3903"/>
    <w:rsid w:val="002B3D8A"/>
    <w:rsid w:val="002B45F5"/>
    <w:rsid w:val="002B51B4"/>
    <w:rsid w:val="002B52E2"/>
    <w:rsid w:val="002B531C"/>
    <w:rsid w:val="002B545A"/>
    <w:rsid w:val="002B5764"/>
    <w:rsid w:val="002B5D03"/>
    <w:rsid w:val="002B6148"/>
    <w:rsid w:val="002B70B8"/>
    <w:rsid w:val="002B7111"/>
    <w:rsid w:val="002B71DC"/>
    <w:rsid w:val="002B766B"/>
    <w:rsid w:val="002B7C3B"/>
    <w:rsid w:val="002C00A7"/>
    <w:rsid w:val="002C0177"/>
    <w:rsid w:val="002C0207"/>
    <w:rsid w:val="002C0A0A"/>
    <w:rsid w:val="002C0A6C"/>
    <w:rsid w:val="002C10D9"/>
    <w:rsid w:val="002C2686"/>
    <w:rsid w:val="002C28D3"/>
    <w:rsid w:val="002C3222"/>
    <w:rsid w:val="002C32C6"/>
    <w:rsid w:val="002C35C9"/>
    <w:rsid w:val="002C3773"/>
    <w:rsid w:val="002C3914"/>
    <w:rsid w:val="002C3CC8"/>
    <w:rsid w:val="002C4D08"/>
    <w:rsid w:val="002C5211"/>
    <w:rsid w:val="002C56A3"/>
    <w:rsid w:val="002C581F"/>
    <w:rsid w:val="002C7F1F"/>
    <w:rsid w:val="002D00AE"/>
    <w:rsid w:val="002D03E0"/>
    <w:rsid w:val="002D0C5E"/>
    <w:rsid w:val="002D1085"/>
    <w:rsid w:val="002D138A"/>
    <w:rsid w:val="002D1499"/>
    <w:rsid w:val="002D286E"/>
    <w:rsid w:val="002D2BEB"/>
    <w:rsid w:val="002D3AAD"/>
    <w:rsid w:val="002D3E9C"/>
    <w:rsid w:val="002D3FA2"/>
    <w:rsid w:val="002D404C"/>
    <w:rsid w:val="002D4233"/>
    <w:rsid w:val="002D4355"/>
    <w:rsid w:val="002D4B18"/>
    <w:rsid w:val="002D4FD8"/>
    <w:rsid w:val="002D503D"/>
    <w:rsid w:val="002D556A"/>
    <w:rsid w:val="002D5836"/>
    <w:rsid w:val="002D5B78"/>
    <w:rsid w:val="002D5C9D"/>
    <w:rsid w:val="002D66BA"/>
    <w:rsid w:val="002D6EF5"/>
    <w:rsid w:val="002D6F26"/>
    <w:rsid w:val="002D73B6"/>
    <w:rsid w:val="002D75C3"/>
    <w:rsid w:val="002D7A9E"/>
    <w:rsid w:val="002E07CD"/>
    <w:rsid w:val="002E0C22"/>
    <w:rsid w:val="002E109C"/>
    <w:rsid w:val="002E17A7"/>
    <w:rsid w:val="002E28C7"/>
    <w:rsid w:val="002E2F24"/>
    <w:rsid w:val="002E32A9"/>
    <w:rsid w:val="002E4727"/>
    <w:rsid w:val="002E4D9B"/>
    <w:rsid w:val="002E5630"/>
    <w:rsid w:val="002E563B"/>
    <w:rsid w:val="002E5643"/>
    <w:rsid w:val="002E5AE0"/>
    <w:rsid w:val="002E630A"/>
    <w:rsid w:val="002E646D"/>
    <w:rsid w:val="002E6D5E"/>
    <w:rsid w:val="002E6EE0"/>
    <w:rsid w:val="002E7402"/>
    <w:rsid w:val="002E7518"/>
    <w:rsid w:val="002E77F7"/>
    <w:rsid w:val="002E78E4"/>
    <w:rsid w:val="002E7CAF"/>
    <w:rsid w:val="002F0B3A"/>
    <w:rsid w:val="002F0B97"/>
    <w:rsid w:val="002F0C49"/>
    <w:rsid w:val="002F10D9"/>
    <w:rsid w:val="002F12DA"/>
    <w:rsid w:val="002F1936"/>
    <w:rsid w:val="002F1AB4"/>
    <w:rsid w:val="002F1C88"/>
    <w:rsid w:val="002F1F91"/>
    <w:rsid w:val="002F2046"/>
    <w:rsid w:val="002F2171"/>
    <w:rsid w:val="002F2D54"/>
    <w:rsid w:val="002F3AA9"/>
    <w:rsid w:val="002F3AEA"/>
    <w:rsid w:val="002F3B3D"/>
    <w:rsid w:val="002F4B13"/>
    <w:rsid w:val="002F666B"/>
    <w:rsid w:val="002F6873"/>
    <w:rsid w:val="002F687F"/>
    <w:rsid w:val="002F7BCF"/>
    <w:rsid w:val="003000D9"/>
    <w:rsid w:val="003008B1"/>
    <w:rsid w:val="00300EDB"/>
    <w:rsid w:val="003010DC"/>
    <w:rsid w:val="0030151B"/>
    <w:rsid w:val="00301651"/>
    <w:rsid w:val="00301DEE"/>
    <w:rsid w:val="00302E63"/>
    <w:rsid w:val="0030355C"/>
    <w:rsid w:val="00305487"/>
    <w:rsid w:val="003055E8"/>
    <w:rsid w:val="00306017"/>
    <w:rsid w:val="003068E0"/>
    <w:rsid w:val="00306F53"/>
    <w:rsid w:val="00307EE3"/>
    <w:rsid w:val="00310928"/>
    <w:rsid w:val="00310958"/>
    <w:rsid w:val="00310BE7"/>
    <w:rsid w:val="003112A2"/>
    <w:rsid w:val="003121AD"/>
    <w:rsid w:val="003125A0"/>
    <w:rsid w:val="003127E3"/>
    <w:rsid w:val="00312C64"/>
    <w:rsid w:val="00314AD7"/>
    <w:rsid w:val="00314EB2"/>
    <w:rsid w:val="00315098"/>
    <w:rsid w:val="00315735"/>
    <w:rsid w:val="003158CB"/>
    <w:rsid w:val="003169F4"/>
    <w:rsid w:val="0031774E"/>
    <w:rsid w:val="003202DB"/>
    <w:rsid w:val="003205E9"/>
    <w:rsid w:val="00320F2D"/>
    <w:rsid w:val="00320F91"/>
    <w:rsid w:val="00321182"/>
    <w:rsid w:val="0032129B"/>
    <w:rsid w:val="00321AA4"/>
    <w:rsid w:val="00321B7A"/>
    <w:rsid w:val="00321D53"/>
    <w:rsid w:val="00322261"/>
    <w:rsid w:val="00322453"/>
    <w:rsid w:val="003229EA"/>
    <w:rsid w:val="00322FEE"/>
    <w:rsid w:val="0032342C"/>
    <w:rsid w:val="00323F1F"/>
    <w:rsid w:val="0032406B"/>
    <w:rsid w:val="0032473E"/>
    <w:rsid w:val="00324E94"/>
    <w:rsid w:val="0032571E"/>
    <w:rsid w:val="003258EA"/>
    <w:rsid w:val="00325AFD"/>
    <w:rsid w:val="00325CE2"/>
    <w:rsid w:val="00326294"/>
    <w:rsid w:val="00326571"/>
    <w:rsid w:val="00326726"/>
    <w:rsid w:val="00326AC0"/>
    <w:rsid w:val="0032744C"/>
    <w:rsid w:val="00330A0B"/>
    <w:rsid w:val="00330AD2"/>
    <w:rsid w:val="0033101D"/>
    <w:rsid w:val="00331042"/>
    <w:rsid w:val="003316C0"/>
    <w:rsid w:val="00332A3A"/>
    <w:rsid w:val="00332CC8"/>
    <w:rsid w:val="0033364B"/>
    <w:rsid w:val="00334499"/>
    <w:rsid w:val="00334A98"/>
    <w:rsid w:val="00334C1C"/>
    <w:rsid w:val="0033558A"/>
    <w:rsid w:val="00335770"/>
    <w:rsid w:val="0033596C"/>
    <w:rsid w:val="00335AC8"/>
    <w:rsid w:val="00336549"/>
    <w:rsid w:val="00336716"/>
    <w:rsid w:val="00336948"/>
    <w:rsid w:val="00337666"/>
    <w:rsid w:val="00337ADD"/>
    <w:rsid w:val="00337C63"/>
    <w:rsid w:val="00337DB1"/>
    <w:rsid w:val="003405AA"/>
    <w:rsid w:val="00340BC2"/>
    <w:rsid w:val="00341335"/>
    <w:rsid w:val="003413ED"/>
    <w:rsid w:val="00341413"/>
    <w:rsid w:val="003416AE"/>
    <w:rsid w:val="003424CE"/>
    <w:rsid w:val="003428FD"/>
    <w:rsid w:val="00342D17"/>
    <w:rsid w:val="00343C64"/>
    <w:rsid w:val="00344288"/>
    <w:rsid w:val="00344772"/>
    <w:rsid w:val="003452C2"/>
    <w:rsid w:val="00345329"/>
    <w:rsid w:val="00345D17"/>
    <w:rsid w:val="00345D79"/>
    <w:rsid w:val="00346CA9"/>
    <w:rsid w:val="00347BFB"/>
    <w:rsid w:val="00350B99"/>
    <w:rsid w:val="003510BA"/>
    <w:rsid w:val="00351726"/>
    <w:rsid w:val="003520CB"/>
    <w:rsid w:val="003520EB"/>
    <w:rsid w:val="003523A8"/>
    <w:rsid w:val="00353187"/>
    <w:rsid w:val="003532D3"/>
    <w:rsid w:val="003540DE"/>
    <w:rsid w:val="00354641"/>
    <w:rsid w:val="003549EF"/>
    <w:rsid w:val="003552F4"/>
    <w:rsid w:val="003553BC"/>
    <w:rsid w:val="00355B3B"/>
    <w:rsid w:val="00356132"/>
    <w:rsid w:val="003566D6"/>
    <w:rsid w:val="00357260"/>
    <w:rsid w:val="00357511"/>
    <w:rsid w:val="00360E59"/>
    <w:rsid w:val="00361706"/>
    <w:rsid w:val="00361FF4"/>
    <w:rsid w:val="00362C01"/>
    <w:rsid w:val="003639F3"/>
    <w:rsid w:val="00363C0D"/>
    <w:rsid w:val="00363D74"/>
    <w:rsid w:val="00363EFF"/>
    <w:rsid w:val="0036472A"/>
    <w:rsid w:val="00365059"/>
    <w:rsid w:val="003661FD"/>
    <w:rsid w:val="003662EF"/>
    <w:rsid w:val="0036649B"/>
    <w:rsid w:val="0036752D"/>
    <w:rsid w:val="00367DA1"/>
    <w:rsid w:val="003718FB"/>
    <w:rsid w:val="0037199D"/>
    <w:rsid w:val="00371C53"/>
    <w:rsid w:val="0037266B"/>
    <w:rsid w:val="00372C8A"/>
    <w:rsid w:val="00373C42"/>
    <w:rsid w:val="00373DDE"/>
    <w:rsid w:val="00373F7D"/>
    <w:rsid w:val="00373FC0"/>
    <w:rsid w:val="00374773"/>
    <w:rsid w:val="00375469"/>
    <w:rsid w:val="003754AA"/>
    <w:rsid w:val="00375835"/>
    <w:rsid w:val="00376372"/>
    <w:rsid w:val="00376A2A"/>
    <w:rsid w:val="00376F9E"/>
    <w:rsid w:val="00377451"/>
    <w:rsid w:val="00377770"/>
    <w:rsid w:val="0038034C"/>
    <w:rsid w:val="00380B32"/>
    <w:rsid w:val="00380DC2"/>
    <w:rsid w:val="00380F54"/>
    <w:rsid w:val="0038162B"/>
    <w:rsid w:val="00381A59"/>
    <w:rsid w:val="00381BBD"/>
    <w:rsid w:val="003823EB"/>
    <w:rsid w:val="0038260F"/>
    <w:rsid w:val="00382B44"/>
    <w:rsid w:val="00382C00"/>
    <w:rsid w:val="00382D5A"/>
    <w:rsid w:val="00382F30"/>
    <w:rsid w:val="00382F81"/>
    <w:rsid w:val="00383053"/>
    <w:rsid w:val="003830B2"/>
    <w:rsid w:val="003849B3"/>
    <w:rsid w:val="00384C51"/>
    <w:rsid w:val="00384F42"/>
    <w:rsid w:val="003855C2"/>
    <w:rsid w:val="00387107"/>
    <w:rsid w:val="003905DC"/>
    <w:rsid w:val="00390AC3"/>
    <w:rsid w:val="00390E92"/>
    <w:rsid w:val="0039191E"/>
    <w:rsid w:val="00392F5B"/>
    <w:rsid w:val="0039335B"/>
    <w:rsid w:val="003937DB"/>
    <w:rsid w:val="00393A7E"/>
    <w:rsid w:val="003944A3"/>
    <w:rsid w:val="003949B2"/>
    <w:rsid w:val="003950C2"/>
    <w:rsid w:val="00395759"/>
    <w:rsid w:val="00396093"/>
    <w:rsid w:val="003967D7"/>
    <w:rsid w:val="00396B73"/>
    <w:rsid w:val="00397239"/>
    <w:rsid w:val="003974F0"/>
    <w:rsid w:val="003A024F"/>
    <w:rsid w:val="003A08FE"/>
    <w:rsid w:val="003A0943"/>
    <w:rsid w:val="003A0BEF"/>
    <w:rsid w:val="003A20D8"/>
    <w:rsid w:val="003A2AEA"/>
    <w:rsid w:val="003A2F0F"/>
    <w:rsid w:val="003A3036"/>
    <w:rsid w:val="003A35D5"/>
    <w:rsid w:val="003A3D2D"/>
    <w:rsid w:val="003A44D2"/>
    <w:rsid w:val="003A498D"/>
    <w:rsid w:val="003A4C82"/>
    <w:rsid w:val="003A4E73"/>
    <w:rsid w:val="003A5141"/>
    <w:rsid w:val="003A6316"/>
    <w:rsid w:val="003A6F60"/>
    <w:rsid w:val="003A70F6"/>
    <w:rsid w:val="003A7543"/>
    <w:rsid w:val="003A7A61"/>
    <w:rsid w:val="003A7ECC"/>
    <w:rsid w:val="003B061C"/>
    <w:rsid w:val="003B1496"/>
    <w:rsid w:val="003B1D83"/>
    <w:rsid w:val="003B1DAF"/>
    <w:rsid w:val="003B1DDB"/>
    <w:rsid w:val="003B23C4"/>
    <w:rsid w:val="003B3557"/>
    <w:rsid w:val="003B3CD1"/>
    <w:rsid w:val="003B42F9"/>
    <w:rsid w:val="003B49B7"/>
    <w:rsid w:val="003B5D6F"/>
    <w:rsid w:val="003B6178"/>
    <w:rsid w:val="003B6229"/>
    <w:rsid w:val="003B6CEA"/>
    <w:rsid w:val="003B6F90"/>
    <w:rsid w:val="003B74BF"/>
    <w:rsid w:val="003B7697"/>
    <w:rsid w:val="003C0BE2"/>
    <w:rsid w:val="003C0F10"/>
    <w:rsid w:val="003C10AE"/>
    <w:rsid w:val="003C143E"/>
    <w:rsid w:val="003C27A5"/>
    <w:rsid w:val="003C2961"/>
    <w:rsid w:val="003C2B95"/>
    <w:rsid w:val="003C3B27"/>
    <w:rsid w:val="003C3DC7"/>
    <w:rsid w:val="003C3E7B"/>
    <w:rsid w:val="003C5442"/>
    <w:rsid w:val="003C54A2"/>
    <w:rsid w:val="003C5544"/>
    <w:rsid w:val="003C559D"/>
    <w:rsid w:val="003C59D1"/>
    <w:rsid w:val="003C6355"/>
    <w:rsid w:val="003C64B3"/>
    <w:rsid w:val="003C6BFE"/>
    <w:rsid w:val="003C6D61"/>
    <w:rsid w:val="003C7A63"/>
    <w:rsid w:val="003C7A7B"/>
    <w:rsid w:val="003C7CE9"/>
    <w:rsid w:val="003D0107"/>
    <w:rsid w:val="003D052B"/>
    <w:rsid w:val="003D0903"/>
    <w:rsid w:val="003D0CAB"/>
    <w:rsid w:val="003D0EFB"/>
    <w:rsid w:val="003D141B"/>
    <w:rsid w:val="003D14DA"/>
    <w:rsid w:val="003D1A07"/>
    <w:rsid w:val="003D21BE"/>
    <w:rsid w:val="003D259D"/>
    <w:rsid w:val="003D2D02"/>
    <w:rsid w:val="003D32A1"/>
    <w:rsid w:val="003D358C"/>
    <w:rsid w:val="003D3729"/>
    <w:rsid w:val="003D3A4B"/>
    <w:rsid w:val="003D41A4"/>
    <w:rsid w:val="003D4CC8"/>
    <w:rsid w:val="003D5CFA"/>
    <w:rsid w:val="003D62DF"/>
    <w:rsid w:val="003D6A62"/>
    <w:rsid w:val="003D6EAC"/>
    <w:rsid w:val="003D74ED"/>
    <w:rsid w:val="003D7644"/>
    <w:rsid w:val="003D7F5A"/>
    <w:rsid w:val="003D7FB4"/>
    <w:rsid w:val="003E05B8"/>
    <w:rsid w:val="003E1022"/>
    <w:rsid w:val="003E1240"/>
    <w:rsid w:val="003E14F7"/>
    <w:rsid w:val="003E15CD"/>
    <w:rsid w:val="003E17A5"/>
    <w:rsid w:val="003E1AAA"/>
    <w:rsid w:val="003E1F17"/>
    <w:rsid w:val="003E257D"/>
    <w:rsid w:val="003E2A1D"/>
    <w:rsid w:val="003E2E22"/>
    <w:rsid w:val="003E3264"/>
    <w:rsid w:val="003E338C"/>
    <w:rsid w:val="003E343F"/>
    <w:rsid w:val="003E3AE9"/>
    <w:rsid w:val="003E3B88"/>
    <w:rsid w:val="003E3D66"/>
    <w:rsid w:val="003E43DA"/>
    <w:rsid w:val="003E4938"/>
    <w:rsid w:val="003E4B3F"/>
    <w:rsid w:val="003E519D"/>
    <w:rsid w:val="003E5291"/>
    <w:rsid w:val="003E5E38"/>
    <w:rsid w:val="003E6870"/>
    <w:rsid w:val="003E69DF"/>
    <w:rsid w:val="003E6A8F"/>
    <w:rsid w:val="003E729C"/>
    <w:rsid w:val="003E7A06"/>
    <w:rsid w:val="003E7A17"/>
    <w:rsid w:val="003E7C2E"/>
    <w:rsid w:val="003F00F0"/>
    <w:rsid w:val="003F01EB"/>
    <w:rsid w:val="003F02BD"/>
    <w:rsid w:val="003F1779"/>
    <w:rsid w:val="003F1E73"/>
    <w:rsid w:val="003F209C"/>
    <w:rsid w:val="003F3E5A"/>
    <w:rsid w:val="003F442A"/>
    <w:rsid w:val="003F4A2E"/>
    <w:rsid w:val="003F53E6"/>
    <w:rsid w:val="003F5462"/>
    <w:rsid w:val="003F5BEB"/>
    <w:rsid w:val="003F6003"/>
    <w:rsid w:val="003F6071"/>
    <w:rsid w:val="003F60DB"/>
    <w:rsid w:val="003F6A0D"/>
    <w:rsid w:val="003F6ECB"/>
    <w:rsid w:val="003F78A6"/>
    <w:rsid w:val="00400057"/>
    <w:rsid w:val="0040020A"/>
    <w:rsid w:val="00400767"/>
    <w:rsid w:val="00401B7E"/>
    <w:rsid w:val="004026B8"/>
    <w:rsid w:val="004028EC"/>
    <w:rsid w:val="00402B0C"/>
    <w:rsid w:val="00402FC3"/>
    <w:rsid w:val="00403DA3"/>
    <w:rsid w:val="00404264"/>
    <w:rsid w:val="0040434C"/>
    <w:rsid w:val="004044EC"/>
    <w:rsid w:val="00404EA2"/>
    <w:rsid w:val="00405AED"/>
    <w:rsid w:val="00406B6A"/>
    <w:rsid w:val="00406BDD"/>
    <w:rsid w:val="00406E70"/>
    <w:rsid w:val="00407710"/>
    <w:rsid w:val="00407742"/>
    <w:rsid w:val="004100D6"/>
    <w:rsid w:val="0041088E"/>
    <w:rsid w:val="0041170D"/>
    <w:rsid w:val="004134AB"/>
    <w:rsid w:val="00413A80"/>
    <w:rsid w:val="004140C4"/>
    <w:rsid w:val="0041459C"/>
    <w:rsid w:val="00414626"/>
    <w:rsid w:val="00414745"/>
    <w:rsid w:val="00414F56"/>
    <w:rsid w:val="00416C4E"/>
    <w:rsid w:val="00416E71"/>
    <w:rsid w:val="00417204"/>
    <w:rsid w:val="00417581"/>
    <w:rsid w:val="0041762D"/>
    <w:rsid w:val="0042019E"/>
    <w:rsid w:val="0042025D"/>
    <w:rsid w:val="0042069C"/>
    <w:rsid w:val="00420723"/>
    <w:rsid w:val="0042098C"/>
    <w:rsid w:val="00420E42"/>
    <w:rsid w:val="00421782"/>
    <w:rsid w:val="00421A5E"/>
    <w:rsid w:val="00421C5C"/>
    <w:rsid w:val="00423006"/>
    <w:rsid w:val="00423153"/>
    <w:rsid w:val="00423764"/>
    <w:rsid w:val="00423EA2"/>
    <w:rsid w:val="004247D3"/>
    <w:rsid w:val="004248DB"/>
    <w:rsid w:val="00424997"/>
    <w:rsid w:val="00424CFD"/>
    <w:rsid w:val="00424E23"/>
    <w:rsid w:val="0042594E"/>
    <w:rsid w:val="004263A6"/>
    <w:rsid w:val="0042711E"/>
    <w:rsid w:val="00427C01"/>
    <w:rsid w:val="0043073E"/>
    <w:rsid w:val="00430EC1"/>
    <w:rsid w:val="00431C8C"/>
    <w:rsid w:val="00431E50"/>
    <w:rsid w:val="004328BE"/>
    <w:rsid w:val="00432CF7"/>
    <w:rsid w:val="00433926"/>
    <w:rsid w:val="004349F7"/>
    <w:rsid w:val="00434DDF"/>
    <w:rsid w:val="004352B3"/>
    <w:rsid w:val="00435833"/>
    <w:rsid w:val="004358AD"/>
    <w:rsid w:val="00435E11"/>
    <w:rsid w:val="00436A67"/>
    <w:rsid w:val="00436FFF"/>
    <w:rsid w:val="004370A2"/>
    <w:rsid w:val="0043773B"/>
    <w:rsid w:val="0043778E"/>
    <w:rsid w:val="00437CAD"/>
    <w:rsid w:val="00437F53"/>
    <w:rsid w:val="004402A6"/>
    <w:rsid w:val="00440803"/>
    <w:rsid w:val="00440BA3"/>
    <w:rsid w:val="004419C9"/>
    <w:rsid w:val="00442382"/>
    <w:rsid w:val="0044263A"/>
    <w:rsid w:val="00442BA4"/>
    <w:rsid w:val="0044347C"/>
    <w:rsid w:val="0044369E"/>
    <w:rsid w:val="00443CA6"/>
    <w:rsid w:val="00444498"/>
    <w:rsid w:val="00444A3B"/>
    <w:rsid w:val="00444F65"/>
    <w:rsid w:val="00445658"/>
    <w:rsid w:val="00445C03"/>
    <w:rsid w:val="00445C62"/>
    <w:rsid w:val="00446143"/>
    <w:rsid w:val="00446346"/>
    <w:rsid w:val="004465E3"/>
    <w:rsid w:val="004469B8"/>
    <w:rsid w:val="00446E6F"/>
    <w:rsid w:val="004474DA"/>
    <w:rsid w:val="004502D8"/>
    <w:rsid w:val="00450612"/>
    <w:rsid w:val="004507A6"/>
    <w:rsid w:val="00450B6D"/>
    <w:rsid w:val="00450EB7"/>
    <w:rsid w:val="00451E80"/>
    <w:rsid w:val="0045205E"/>
    <w:rsid w:val="00452292"/>
    <w:rsid w:val="004522C2"/>
    <w:rsid w:val="0045232A"/>
    <w:rsid w:val="00452E23"/>
    <w:rsid w:val="00452F5B"/>
    <w:rsid w:val="00452FEE"/>
    <w:rsid w:val="00453A9B"/>
    <w:rsid w:val="00453C5D"/>
    <w:rsid w:val="00453FDE"/>
    <w:rsid w:val="0045436B"/>
    <w:rsid w:val="00454A8A"/>
    <w:rsid w:val="00454CC5"/>
    <w:rsid w:val="00455166"/>
    <w:rsid w:val="00455542"/>
    <w:rsid w:val="00455712"/>
    <w:rsid w:val="004565BA"/>
    <w:rsid w:val="004569B5"/>
    <w:rsid w:val="00456A98"/>
    <w:rsid w:val="00457D1E"/>
    <w:rsid w:val="00457D7D"/>
    <w:rsid w:val="00460B87"/>
    <w:rsid w:val="0046263F"/>
    <w:rsid w:val="00463669"/>
    <w:rsid w:val="00463DC1"/>
    <w:rsid w:val="00464109"/>
    <w:rsid w:val="00464661"/>
    <w:rsid w:val="004649BD"/>
    <w:rsid w:val="00464AF9"/>
    <w:rsid w:val="00464BE6"/>
    <w:rsid w:val="004650CB"/>
    <w:rsid w:val="004651E2"/>
    <w:rsid w:val="004669EB"/>
    <w:rsid w:val="00466ADD"/>
    <w:rsid w:val="004670F3"/>
    <w:rsid w:val="004679A2"/>
    <w:rsid w:val="00467B56"/>
    <w:rsid w:val="00470747"/>
    <w:rsid w:val="00470851"/>
    <w:rsid w:val="004709E6"/>
    <w:rsid w:val="0047232F"/>
    <w:rsid w:val="00473881"/>
    <w:rsid w:val="004747D8"/>
    <w:rsid w:val="00474883"/>
    <w:rsid w:val="00474FCD"/>
    <w:rsid w:val="004750EE"/>
    <w:rsid w:val="00475794"/>
    <w:rsid w:val="00476112"/>
    <w:rsid w:val="004762C2"/>
    <w:rsid w:val="00476432"/>
    <w:rsid w:val="0047655C"/>
    <w:rsid w:val="00477915"/>
    <w:rsid w:val="00480570"/>
    <w:rsid w:val="00480ABC"/>
    <w:rsid w:val="00481861"/>
    <w:rsid w:val="00481B42"/>
    <w:rsid w:val="00482ABC"/>
    <w:rsid w:val="00482DBC"/>
    <w:rsid w:val="00482E02"/>
    <w:rsid w:val="00483765"/>
    <w:rsid w:val="00483E3F"/>
    <w:rsid w:val="00484621"/>
    <w:rsid w:val="00484D1C"/>
    <w:rsid w:val="00484D98"/>
    <w:rsid w:val="0048519A"/>
    <w:rsid w:val="00485BA8"/>
    <w:rsid w:val="00485D31"/>
    <w:rsid w:val="004861DA"/>
    <w:rsid w:val="004863C8"/>
    <w:rsid w:val="00486639"/>
    <w:rsid w:val="0048711C"/>
    <w:rsid w:val="004902AF"/>
    <w:rsid w:val="004902F6"/>
    <w:rsid w:val="0049051A"/>
    <w:rsid w:val="00490606"/>
    <w:rsid w:val="00490CAE"/>
    <w:rsid w:val="00490FB7"/>
    <w:rsid w:val="0049153B"/>
    <w:rsid w:val="00491CC6"/>
    <w:rsid w:val="00492812"/>
    <w:rsid w:val="00492AB7"/>
    <w:rsid w:val="00493069"/>
    <w:rsid w:val="00493A58"/>
    <w:rsid w:val="00494670"/>
    <w:rsid w:val="004954B8"/>
    <w:rsid w:val="004955F5"/>
    <w:rsid w:val="004956E3"/>
    <w:rsid w:val="004957EB"/>
    <w:rsid w:val="00495827"/>
    <w:rsid w:val="00495B0D"/>
    <w:rsid w:val="00495B91"/>
    <w:rsid w:val="00496CD2"/>
    <w:rsid w:val="00496ED2"/>
    <w:rsid w:val="0049752F"/>
    <w:rsid w:val="004A0179"/>
    <w:rsid w:val="004A0A67"/>
    <w:rsid w:val="004A1185"/>
    <w:rsid w:val="004A1C49"/>
    <w:rsid w:val="004A1EF8"/>
    <w:rsid w:val="004A1F30"/>
    <w:rsid w:val="004A275F"/>
    <w:rsid w:val="004A2DC9"/>
    <w:rsid w:val="004A3354"/>
    <w:rsid w:val="004A33B6"/>
    <w:rsid w:val="004A3D4F"/>
    <w:rsid w:val="004A4B90"/>
    <w:rsid w:val="004A4BA3"/>
    <w:rsid w:val="004A4DD1"/>
    <w:rsid w:val="004A4E51"/>
    <w:rsid w:val="004A52C9"/>
    <w:rsid w:val="004A5B33"/>
    <w:rsid w:val="004A68AD"/>
    <w:rsid w:val="004A6CC7"/>
    <w:rsid w:val="004A7C31"/>
    <w:rsid w:val="004B075A"/>
    <w:rsid w:val="004B0926"/>
    <w:rsid w:val="004B0AAC"/>
    <w:rsid w:val="004B0EA3"/>
    <w:rsid w:val="004B0F14"/>
    <w:rsid w:val="004B11A0"/>
    <w:rsid w:val="004B1E95"/>
    <w:rsid w:val="004B2073"/>
    <w:rsid w:val="004B2B2D"/>
    <w:rsid w:val="004B33E1"/>
    <w:rsid w:val="004B3596"/>
    <w:rsid w:val="004B37AE"/>
    <w:rsid w:val="004B3983"/>
    <w:rsid w:val="004B3BC2"/>
    <w:rsid w:val="004B3C23"/>
    <w:rsid w:val="004B459A"/>
    <w:rsid w:val="004B4858"/>
    <w:rsid w:val="004B5142"/>
    <w:rsid w:val="004B5316"/>
    <w:rsid w:val="004B67CD"/>
    <w:rsid w:val="004B6F53"/>
    <w:rsid w:val="004B7C5E"/>
    <w:rsid w:val="004B7ECE"/>
    <w:rsid w:val="004C0ECD"/>
    <w:rsid w:val="004C17AB"/>
    <w:rsid w:val="004C1B76"/>
    <w:rsid w:val="004C1C20"/>
    <w:rsid w:val="004C248D"/>
    <w:rsid w:val="004C262C"/>
    <w:rsid w:val="004C27B7"/>
    <w:rsid w:val="004C2824"/>
    <w:rsid w:val="004C31FB"/>
    <w:rsid w:val="004C3321"/>
    <w:rsid w:val="004C363B"/>
    <w:rsid w:val="004C372F"/>
    <w:rsid w:val="004C47CE"/>
    <w:rsid w:val="004C492C"/>
    <w:rsid w:val="004C4C79"/>
    <w:rsid w:val="004C5368"/>
    <w:rsid w:val="004C5A54"/>
    <w:rsid w:val="004C5BE7"/>
    <w:rsid w:val="004C6899"/>
    <w:rsid w:val="004C68A5"/>
    <w:rsid w:val="004C71C3"/>
    <w:rsid w:val="004C726C"/>
    <w:rsid w:val="004C73BC"/>
    <w:rsid w:val="004C7434"/>
    <w:rsid w:val="004C767F"/>
    <w:rsid w:val="004C7C9B"/>
    <w:rsid w:val="004C7CBF"/>
    <w:rsid w:val="004C7DD0"/>
    <w:rsid w:val="004C7F33"/>
    <w:rsid w:val="004D0382"/>
    <w:rsid w:val="004D03D7"/>
    <w:rsid w:val="004D0661"/>
    <w:rsid w:val="004D0AA8"/>
    <w:rsid w:val="004D0C0F"/>
    <w:rsid w:val="004D0E46"/>
    <w:rsid w:val="004D1A4D"/>
    <w:rsid w:val="004D1E89"/>
    <w:rsid w:val="004D277B"/>
    <w:rsid w:val="004D2F49"/>
    <w:rsid w:val="004D3109"/>
    <w:rsid w:val="004D325D"/>
    <w:rsid w:val="004D35C0"/>
    <w:rsid w:val="004D3840"/>
    <w:rsid w:val="004D407E"/>
    <w:rsid w:val="004D40E4"/>
    <w:rsid w:val="004D54A1"/>
    <w:rsid w:val="004D5512"/>
    <w:rsid w:val="004D5CF2"/>
    <w:rsid w:val="004D5D94"/>
    <w:rsid w:val="004D6A46"/>
    <w:rsid w:val="004D6B68"/>
    <w:rsid w:val="004D7569"/>
    <w:rsid w:val="004D75A0"/>
    <w:rsid w:val="004D775D"/>
    <w:rsid w:val="004D79DC"/>
    <w:rsid w:val="004D7B76"/>
    <w:rsid w:val="004D7E42"/>
    <w:rsid w:val="004D7FFA"/>
    <w:rsid w:val="004E01F8"/>
    <w:rsid w:val="004E0327"/>
    <w:rsid w:val="004E059E"/>
    <w:rsid w:val="004E09B9"/>
    <w:rsid w:val="004E0E14"/>
    <w:rsid w:val="004E0E36"/>
    <w:rsid w:val="004E12D2"/>
    <w:rsid w:val="004E1A21"/>
    <w:rsid w:val="004E1ECE"/>
    <w:rsid w:val="004E2842"/>
    <w:rsid w:val="004E2CAE"/>
    <w:rsid w:val="004E35A4"/>
    <w:rsid w:val="004E3B7C"/>
    <w:rsid w:val="004E410E"/>
    <w:rsid w:val="004E45F5"/>
    <w:rsid w:val="004E4834"/>
    <w:rsid w:val="004E5569"/>
    <w:rsid w:val="004E56EB"/>
    <w:rsid w:val="004E5B96"/>
    <w:rsid w:val="004E6190"/>
    <w:rsid w:val="004E6947"/>
    <w:rsid w:val="004E6A23"/>
    <w:rsid w:val="004E7056"/>
    <w:rsid w:val="004F013F"/>
    <w:rsid w:val="004F052C"/>
    <w:rsid w:val="004F0A3A"/>
    <w:rsid w:val="004F10AA"/>
    <w:rsid w:val="004F149A"/>
    <w:rsid w:val="004F1BD0"/>
    <w:rsid w:val="004F1BEC"/>
    <w:rsid w:val="004F216B"/>
    <w:rsid w:val="004F2AD1"/>
    <w:rsid w:val="004F2E1B"/>
    <w:rsid w:val="004F3420"/>
    <w:rsid w:val="004F35EC"/>
    <w:rsid w:val="004F3E6D"/>
    <w:rsid w:val="004F400D"/>
    <w:rsid w:val="004F4242"/>
    <w:rsid w:val="004F443A"/>
    <w:rsid w:val="004F444A"/>
    <w:rsid w:val="004F48E7"/>
    <w:rsid w:val="004F4C43"/>
    <w:rsid w:val="004F4C77"/>
    <w:rsid w:val="004F4FCC"/>
    <w:rsid w:val="004F552A"/>
    <w:rsid w:val="004F5E68"/>
    <w:rsid w:val="004F66D5"/>
    <w:rsid w:val="004F6A29"/>
    <w:rsid w:val="004F7661"/>
    <w:rsid w:val="004F7DDF"/>
    <w:rsid w:val="004F7EEF"/>
    <w:rsid w:val="0050034A"/>
    <w:rsid w:val="005013D2"/>
    <w:rsid w:val="00501532"/>
    <w:rsid w:val="0050154B"/>
    <w:rsid w:val="0050269C"/>
    <w:rsid w:val="00502C86"/>
    <w:rsid w:val="005033DC"/>
    <w:rsid w:val="005042E7"/>
    <w:rsid w:val="00504E96"/>
    <w:rsid w:val="005054FD"/>
    <w:rsid w:val="00505B56"/>
    <w:rsid w:val="00506586"/>
    <w:rsid w:val="00506AE0"/>
    <w:rsid w:val="00507466"/>
    <w:rsid w:val="0051029C"/>
    <w:rsid w:val="00510570"/>
    <w:rsid w:val="005107D1"/>
    <w:rsid w:val="00510891"/>
    <w:rsid w:val="00510D35"/>
    <w:rsid w:val="00510DF2"/>
    <w:rsid w:val="00511498"/>
    <w:rsid w:val="00512115"/>
    <w:rsid w:val="0051224F"/>
    <w:rsid w:val="0051346B"/>
    <w:rsid w:val="00513679"/>
    <w:rsid w:val="00514257"/>
    <w:rsid w:val="00514648"/>
    <w:rsid w:val="0051467C"/>
    <w:rsid w:val="00514A81"/>
    <w:rsid w:val="00514F23"/>
    <w:rsid w:val="00515029"/>
    <w:rsid w:val="0051532E"/>
    <w:rsid w:val="005153C8"/>
    <w:rsid w:val="005154DE"/>
    <w:rsid w:val="0051562A"/>
    <w:rsid w:val="0051594E"/>
    <w:rsid w:val="0051620E"/>
    <w:rsid w:val="005164F5"/>
    <w:rsid w:val="0051664E"/>
    <w:rsid w:val="005171E1"/>
    <w:rsid w:val="005174EA"/>
    <w:rsid w:val="005200D9"/>
    <w:rsid w:val="005213C1"/>
    <w:rsid w:val="005218AC"/>
    <w:rsid w:val="00521A1D"/>
    <w:rsid w:val="00521BC5"/>
    <w:rsid w:val="005222C9"/>
    <w:rsid w:val="0052312A"/>
    <w:rsid w:val="00523A06"/>
    <w:rsid w:val="00523D12"/>
    <w:rsid w:val="005245E7"/>
    <w:rsid w:val="00524E75"/>
    <w:rsid w:val="00525B29"/>
    <w:rsid w:val="00525C9E"/>
    <w:rsid w:val="005262E1"/>
    <w:rsid w:val="00526B27"/>
    <w:rsid w:val="00526C41"/>
    <w:rsid w:val="0052724C"/>
    <w:rsid w:val="0052798A"/>
    <w:rsid w:val="00530A62"/>
    <w:rsid w:val="005313F7"/>
    <w:rsid w:val="005317D4"/>
    <w:rsid w:val="00531D87"/>
    <w:rsid w:val="00532058"/>
    <w:rsid w:val="005326C3"/>
    <w:rsid w:val="0053289A"/>
    <w:rsid w:val="00532C87"/>
    <w:rsid w:val="00533ED0"/>
    <w:rsid w:val="00533FF8"/>
    <w:rsid w:val="00534043"/>
    <w:rsid w:val="00534369"/>
    <w:rsid w:val="00534491"/>
    <w:rsid w:val="005347C0"/>
    <w:rsid w:val="00534BBB"/>
    <w:rsid w:val="00534DB0"/>
    <w:rsid w:val="005352CB"/>
    <w:rsid w:val="00535DBE"/>
    <w:rsid w:val="00535E45"/>
    <w:rsid w:val="0053621A"/>
    <w:rsid w:val="005364D3"/>
    <w:rsid w:val="00537774"/>
    <w:rsid w:val="005377C3"/>
    <w:rsid w:val="005378D5"/>
    <w:rsid w:val="00540408"/>
    <w:rsid w:val="005409C1"/>
    <w:rsid w:val="00541784"/>
    <w:rsid w:val="00541D9E"/>
    <w:rsid w:val="00541E3E"/>
    <w:rsid w:val="005421AB"/>
    <w:rsid w:val="00542359"/>
    <w:rsid w:val="00542362"/>
    <w:rsid w:val="00542913"/>
    <w:rsid w:val="005429A4"/>
    <w:rsid w:val="00542E53"/>
    <w:rsid w:val="00542FB5"/>
    <w:rsid w:val="00543661"/>
    <w:rsid w:val="00544586"/>
    <w:rsid w:val="00544B0B"/>
    <w:rsid w:val="00544DD9"/>
    <w:rsid w:val="0054561D"/>
    <w:rsid w:val="00545790"/>
    <w:rsid w:val="0054624C"/>
    <w:rsid w:val="0054655E"/>
    <w:rsid w:val="005467A3"/>
    <w:rsid w:val="005468EC"/>
    <w:rsid w:val="0054735C"/>
    <w:rsid w:val="00550AEE"/>
    <w:rsid w:val="005511C6"/>
    <w:rsid w:val="00551260"/>
    <w:rsid w:val="005515FB"/>
    <w:rsid w:val="00551A66"/>
    <w:rsid w:val="0055240F"/>
    <w:rsid w:val="00552C7D"/>
    <w:rsid w:val="00552F6A"/>
    <w:rsid w:val="00553275"/>
    <w:rsid w:val="00553333"/>
    <w:rsid w:val="00554316"/>
    <w:rsid w:val="0055462E"/>
    <w:rsid w:val="00554C40"/>
    <w:rsid w:val="00554DA3"/>
    <w:rsid w:val="00555723"/>
    <w:rsid w:val="00555748"/>
    <w:rsid w:val="00555D8A"/>
    <w:rsid w:val="005561EF"/>
    <w:rsid w:val="00557359"/>
    <w:rsid w:val="005574FA"/>
    <w:rsid w:val="00560101"/>
    <w:rsid w:val="00560C9B"/>
    <w:rsid w:val="0056197C"/>
    <w:rsid w:val="00561ED9"/>
    <w:rsid w:val="005622AB"/>
    <w:rsid w:val="0056279D"/>
    <w:rsid w:val="00562FFB"/>
    <w:rsid w:val="005635A9"/>
    <w:rsid w:val="00563872"/>
    <w:rsid w:val="00563AAA"/>
    <w:rsid w:val="00563B4C"/>
    <w:rsid w:val="00563F7A"/>
    <w:rsid w:val="00565922"/>
    <w:rsid w:val="00565B49"/>
    <w:rsid w:val="00566BDB"/>
    <w:rsid w:val="00566C1F"/>
    <w:rsid w:val="00566E1E"/>
    <w:rsid w:val="00566F3F"/>
    <w:rsid w:val="00567830"/>
    <w:rsid w:val="00567C69"/>
    <w:rsid w:val="00570030"/>
    <w:rsid w:val="00570189"/>
    <w:rsid w:val="00570BBA"/>
    <w:rsid w:val="005719E9"/>
    <w:rsid w:val="00571C55"/>
    <w:rsid w:val="00571EE6"/>
    <w:rsid w:val="00571FDB"/>
    <w:rsid w:val="00572404"/>
    <w:rsid w:val="0057246A"/>
    <w:rsid w:val="005730B5"/>
    <w:rsid w:val="00573A9C"/>
    <w:rsid w:val="005742C6"/>
    <w:rsid w:val="00575949"/>
    <w:rsid w:val="00575AA8"/>
    <w:rsid w:val="00576082"/>
    <w:rsid w:val="005761A3"/>
    <w:rsid w:val="00576B19"/>
    <w:rsid w:val="00576E4C"/>
    <w:rsid w:val="00577442"/>
    <w:rsid w:val="00577A09"/>
    <w:rsid w:val="00577E58"/>
    <w:rsid w:val="00577F30"/>
    <w:rsid w:val="00580AB8"/>
    <w:rsid w:val="00580F52"/>
    <w:rsid w:val="0058104A"/>
    <w:rsid w:val="005814D7"/>
    <w:rsid w:val="00581916"/>
    <w:rsid w:val="00581A62"/>
    <w:rsid w:val="00582A90"/>
    <w:rsid w:val="00582DF8"/>
    <w:rsid w:val="00583142"/>
    <w:rsid w:val="005831B6"/>
    <w:rsid w:val="00583E05"/>
    <w:rsid w:val="0058468C"/>
    <w:rsid w:val="00584846"/>
    <w:rsid w:val="00584B4E"/>
    <w:rsid w:val="00585734"/>
    <w:rsid w:val="00586184"/>
    <w:rsid w:val="00586AEF"/>
    <w:rsid w:val="00587495"/>
    <w:rsid w:val="005876AB"/>
    <w:rsid w:val="00587724"/>
    <w:rsid w:val="0059040E"/>
    <w:rsid w:val="005905E9"/>
    <w:rsid w:val="0059121B"/>
    <w:rsid w:val="0059142F"/>
    <w:rsid w:val="00591885"/>
    <w:rsid w:val="00591D83"/>
    <w:rsid w:val="00593E11"/>
    <w:rsid w:val="005948A9"/>
    <w:rsid w:val="00594BA0"/>
    <w:rsid w:val="00595B79"/>
    <w:rsid w:val="00595CE0"/>
    <w:rsid w:val="00595D05"/>
    <w:rsid w:val="005964BF"/>
    <w:rsid w:val="00596FBB"/>
    <w:rsid w:val="005973EE"/>
    <w:rsid w:val="005A01C0"/>
    <w:rsid w:val="005A0897"/>
    <w:rsid w:val="005A1301"/>
    <w:rsid w:val="005A18FA"/>
    <w:rsid w:val="005A1A67"/>
    <w:rsid w:val="005A284B"/>
    <w:rsid w:val="005A291A"/>
    <w:rsid w:val="005A2EC8"/>
    <w:rsid w:val="005A32F6"/>
    <w:rsid w:val="005A414C"/>
    <w:rsid w:val="005A41F5"/>
    <w:rsid w:val="005A482E"/>
    <w:rsid w:val="005A5576"/>
    <w:rsid w:val="005A56B5"/>
    <w:rsid w:val="005A5ECB"/>
    <w:rsid w:val="005A6584"/>
    <w:rsid w:val="005A659B"/>
    <w:rsid w:val="005A65AB"/>
    <w:rsid w:val="005A6C33"/>
    <w:rsid w:val="005A74AE"/>
    <w:rsid w:val="005A7550"/>
    <w:rsid w:val="005A76E3"/>
    <w:rsid w:val="005A7912"/>
    <w:rsid w:val="005A7C57"/>
    <w:rsid w:val="005B0345"/>
    <w:rsid w:val="005B0C17"/>
    <w:rsid w:val="005B0CB6"/>
    <w:rsid w:val="005B0FEE"/>
    <w:rsid w:val="005B1517"/>
    <w:rsid w:val="005B1A1E"/>
    <w:rsid w:val="005B1AB3"/>
    <w:rsid w:val="005B2F37"/>
    <w:rsid w:val="005B3393"/>
    <w:rsid w:val="005B3DF5"/>
    <w:rsid w:val="005B4A24"/>
    <w:rsid w:val="005B4CB2"/>
    <w:rsid w:val="005B4E37"/>
    <w:rsid w:val="005B4F9C"/>
    <w:rsid w:val="005B511B"/>
    <w:rsid w:val="005B52D2"/>
    <w:rsid w:val="005B54AA"/>
    <w:rsid w:val="005B59B1"/>
    <w:rsid w:val="005B6567"/>
    <w:rsid w:val="005B68C7"/>
    <w:rsid w:val="005B6C2B"/>
    <w:rsid w:val="005B7003"/>
    <w:rsid w:val="005B7B08"/>
    <w:rsid w:val="005C04F8"/>
    <w:rsid w:val="005C0541"/>
    <w:rsid w:val="005C0770"/>
    <w:rsid w:val="005C195C"/>
    <w:rsid w:val="005C1EE8"/>
    <w:rsid w:val="005C20C0"/>
    <w:rsid w:val="005C20FD"/>
    <w:rsid w:val="005C212B"/>
    <w:rsid w:val="005C2D07"/>
    <w:rsid w:val="005C324E"/>
    <w:rsid w:val="005C42FE"/>
    <w:rsid w:val="005C4915"/>
    <w:rsid w:val="005C5B22"/>
    <w:rsid w:val="005C5D67"/>
    <w:rsid w:val="005C62F4"/>
    <w:rsid w:val="005C71BF"/>
    <w:rsid w:val="005C7690"/>
    <w:rsid w:val="005D0051"/>
    <w:rsid w:val="005D0A4C"/>
    <w:rsid w:val="005D1477"/>
    <w:rsid w:val="005D182A"/>
    <w:rsid w:val="005D2570"/>
    <w:rsid w:val="005D2894"/>
    <w:rsid w:val="005D2972"/>
    <w:rsid w:val="005D2DF5"/>
    <w:rsid w:val="005D2F95"/>
    <w:rsid w:val="005D3452"/>
    <w:rsid w:val="005D37EB"/>
    <w:rsid w:val="005D3F13"/>
    <w:rsid w:val="005D3F27"/>
    <w:rsid w:val="005D3F90"/>
    <w:rsid w:val="005D4920"/>
    <w:rsid w:val="005D4FEC"/>
    <w:rsid w:val="005D52ED"/>
    <w:rsid w:val="005D5876"/>
    <w:rsid w:val="005D5B33"/>
    <w:rsid w:val="005D5CC4"/>
    <w:rsid w:val="005D5E5A"/>
    <w:rsid w:val="005D61FE"/>
    <w:rsid w:val="005D623A"/>
    <w:rsid w:val="005D6571"/>
    <w:rsid w:val="005D6585"/>
    <w:rsid w:val="005D70F0"/>
    <w:rsid w:val="005D77DF"/>
    <w:rsid w:val="005D7880"/>
    <w:rsid w:val="005D78FB"/>
    <w:rsid w:val="005E02A1"/>
    <w:rsid w:val="005E0607"/>
    <w:rsid w:val="005E0F1B"/>
    <w:rsid w:val="005E21A1"/>
    <w:rsid w:val="005E35D7"/>
    <w:rsid w:val="005E39B8"/>
    <w:rsid w:val="005E3DD2"/>
    <w:rsid w:val="005E49C5"/>
    <w:rsid w:val="005E4DB5"/>
    <w:rsid w:val="005E57E4"/>
    <w:rsid w:val="005E65E0"/>
    <w:rsid w:val="005E6D4A"/>
    <w:rsid w:val="005E7204"/>
    <w:rsid w:val="005E7593"/>
    <w:rsid w:val="005E7CD3"/>
    <w:rsid w:val="005F0012"/>
    <w:rsid w:val="005F0099"/>
    <w:rsid w:val="005F01BB"/>
    <w:rsid w:val="005F0225"/>
    <w:rsid w:val="005F0399"/>
    <w:rsid w:val="005F03E4"/>
    <w:rsid w:val="005F081D"/>
    <w:rsid w:val="005F1523"/>
    <w:rsid w:val="005F1885"/>
    <w:rsid w:val="005F1A58"/>
    <w:rsid w:val="005F20E2"/>
    <w:rsid w:val="005F244F"/>
    <w:rsid w:val="005F29FA"/>
    <w:rsid w:val="005F30D4"/>
    <w:rsid w:val="005F432A"/>
    <w:rsid w:val="005F4E16"/>
    <w:rsid w:val="005F4F32"/>
    <w:rsid w:val="005F5070"/>
    <w:rsid w:val="005F5147"/>
    <w:rsid w:val="005F5192"/>
    <w:rsid w:val="005F6111"/>
    <w:rsid w:val="005F6BCD"/>
    <w:rsid w:val="005F6CB8"/>
    <w:rsid w:val="005F6DAF"/>
    <w:rsid w:val="005F7052"/>
    <w:rsid w:val="00600335"/>
    <w:rsid w:val="00600B3F"/>
    <w:rsid w:val="0060108B"/>
    <w:rsid w:val="00601334"/>
    <w:rsid w:val="006019BE"/>
    <w:rsid w:val="00601A58"/>
    <w:rsid w:val="00601B8C"/>
    <w:rsid w:val="00602A3D"/>
    <w:rsid w:val="00603883"/>
    <w:rsid w:val="006043A0"/>
    <w:rsid w:val="00604534"/>
    <w:rsid w:val="006049C4"/>
    <w:rsid w:val="00604ECC"/>
    <w:rsid w:val="00605B15"/>
    <w:rsid w:val="00606473"/>
    <w:rsid w:val="006064E9"/>
    <w:rsid w:val="00606987"/>
    <w:rsid w:val="00606CEB"/>
    <w:rsid w:val="00606ED9"/>
    <w:rsid w:val="00607444"/>
    <w:rsid w:val="00607CC7"/>
    <w:rsid w:val="00610012"/>
    <w:rsid w:val="00611115"/>
    <w:rsid w:val="00611376"/>
    <w:rsid w:val="006115F6"/>
    <w:rsid w:val="006124B6"/>
    <w:rsid w:val="006125BB"/>
    <w:rsid w:val="006138DF"/>
    <w:rsid w:val="0061451C"/>
    <w:rsid w:val="00614786"/>
    <w:rsid w:val="00615BB0"/>
    <w:rsid w:val="00615E7E"/>
    <w:rsid w:val="00616808"/>
    <w:rsid w:val="006206FD"/>
    <w:rsid w:val="00620BCE"/>
    <w:rsid w:val="006211BE"/>
    <w:rsid w:val="00621395"/>
    <w:rsid w:val="00621C41"/>
    <w:rsid w:val="00621C7E"/>
    <w:rsid w:val="0062200C"/>
    <w:rsid w:val="00622293"/>
    <w:rsid w:val="00623629"/>
    <w:rsid w:val="00623815"/>
    <w:rsid w:val="00623C62"/>
    <w:rsid w:val="00623E0D"/>
    <w:rsid w:val="00624067"/>
    <w:rsid w:val="006241CC"/>
    <w:rsid w:val="00624346"/>
    <w:rsid w:val="00624A69"/>
    <w:rsid w:val="00624E2B"/>
    <w:rsid w:val="00624E8C"/>
    <w:rsid w:val="00626BCF"/>
    <w:rsid w:val="006273AA"/>
    <w:rsid w:val="0062744F"/>
    <w:rsid w:val="00627A00"/>
    <w:rsid w:val="00630508"/>
    <w:rsid w:val="00630971"/>
    <w:rsid w:val="006314BE"/>
    <w:rsid w:val="006317E1"/>
    <w:rsid w:val="00632B32"/>
    <w:rsid w:val="00632EE1"/>
    <w:rsid w:val="00633E80"/>
    <w:rsid w:val="00634BA9"/>
    <w:rsid w:val="0063582F"/>
    <w:rsid w:val="00635ACE"/>
    <w:rsid w:val="00635B4C"/>
    <w:rsid w:val="00635F01"/>
    <w:rsid w:val="00635F2E"/>
    <w:rsid w:val="00636655"/>
    <w:rsid w:val="00636AD3"/>
    <w:rsid w:val="00636D69"/>
    <w:rsid w:val="00640F42"/>
    <w:rsid w:val="006412DD"/>
    <w:rsid w:val="00641C76"/>
    <w:rsid w:val="0064226C"/>
    <w:rsid w:val="00642D44"/>
    <w:rsid w:val="00643081"/>
    <w:rsid w:val="006431A9"/>
    <w:rsid w:val="00643722"/>
    <w:rsid w:val="00643DBF"/>
    <w:rsid w:val="006441F2"/>
    <w:rsid w:val="006441FD"/>
    <w:rsid w:val="00644374"/>
    <w:rsid w:val="00644F38"/>
    <w:rsid w:val="006459F7"/>
    <w:rsid w:val="00645E98"/>
    <w:rsid w:val="00646050"/>
    <w:rsid w:val="00646B13"/>
    <w:rsid w:val="00646C59"/>
    <w:rsid w:val="00646E00"/>
    <w:rsid w:val="00647B4B"/>
    <w:rsid w:val="00647F41"/>
    <w:rsid w:val="006500AA"/>
    <w:rsid w:val="006518B3"/>
    <w:rsid w:val="00652016"/>
    <w:rsid w:val="00652E3F"/>
    <w:rsid w:val="006532BA"/>
    <w:rsid w:val="00653438"/>
    <w:rsid w:val="00653B8E"/>
    <w:rsid w:val="00653C4D"/>
    <w:rsid w:val="00653DA1"/>
    <w:rsid w:val="006543A7"/>
    <w:rsid w:val="00654B36"/>
    <w:rsid w:val="006554FD"/>
    <w:rsid w:val="0065557E"/>
    <w:rsid w:val="006559C2"/>
    <w:rsid w:val="00656427"/>
    <w:rsid w:val="00656A7B"/>
    <w:rsid w:val="00656B6D"/>
    <w:rsid w:val="006572E5"/>
    <w:rsid w:val="00657769"/>
    <w:rsid w:val="00657AD6"/>
    <w:rsid w:val="00657C4C"/>
    <w:rsid w:val="00660077"/>
    <w:rsid w:val="00660AD3"/>
    <w:rsid w:val="00660E7C"/>
    <w:rsid w:val="00661DC2"/>
    <w:rsid w:val="00662003"/>
    <w:rsid w:val="00662825"/>
    <w:rsid w:val="00662A34"/>
    <w:rsid w:val="00662B7D"/>
    <w:rsid w:val="00663176"/>
    <w:rsid w:val="0066358A"/>
    <w:rsid w:val="006640B3"/>
    <w:rsid w:val="006646BF"/>
    <w:rsid w:val="00665C47"/>
    <w:rsid w:val="00665E30"/>
    <w:rsid w:val="00665F63"/>
    <w:rsid w:val="00666754"/>
    <w:rsid w:val="00666DCE"/>
    <w:rsid w:val="00666E7B"/>
    <w:rsid w:val="00667019"/>
    <w:rsid w:val="00667764"/>
    <w:rsid w:val="00667A12"/>
    <w:rsid w:val="00670308"/>
    <w:rsid w:val="0067076F"/>
    <w:rsid w:val="0067152A"/>
    <w:rsid w:val="00671BFA"/>
    <w:rsid w:val="00672336"/>
    <w:rsid w:val="00672678"/>
    <w:rsid w:val="00672CC1"/>
    <w:rsid w:val="00673204"/>
    <w:rsid w:val="00673CC5"/>
    <w:rsid w:val="00674C2B"/>
    <w:rsid w:val="00674FC8"/>
    <w:rsid w:val="006753CC"/>
    <w:rsid w:val="006758B4"/>
    <w:rsid w:val="00675BC7"/>
    <w:rsid w:val="00676201"/>
    <w:rsid w:val="0067720F"/>
    <w:rsid w:val="00677486"/>
    <w:rsid w:val="006775B2"/>
    <w:rsid w:val="0067799A"/>
    <w:rsid w:val="00677FB4"/>
    <w:rsid w:val="00680428"/>
    <w:rsid w:val="00680B32"/>
    <w:rsid w:val="006811D6"/>
    <w:rsid w:val="0068133D"/>
    <w:rsid w:val="00681352"/>
    <w:rsid w:val="006814E6"/>
    <w:rsid w:val="00681617"/>
    <w:rsid w:val="00681786"/>
    <w:rsid w:val="006819DA"/>
    <w:rsid w:val="00681EB3"/>
    <w:rsid w:val="00682111"/>
    <w:rsid w:val="0068226A"/>
    <w:rsid w:val="00682358"/>
    <w:rsid w:val="00682BE5"/>
    <w:rsid w:val="00683001"/>
    <w:rsid w:val="00683489"/>
    <w:rsid w:val="00683EC7"/>
    <w:rsid w:val="00684250"/>
    <w:rsid w:val="00684449"/>
    <w:rsid w:val="006845B4"/>
    <w:rsid w:val="00684AEF"/>
    <w:rsid w:val="00685034"/>
    <w:rsid w:val="00685333"/>
    <w:rsid w:val="00685655"/>
    <w:rsid w:val="006864EA"/>
    <w:rsid w:val="00686FAD"/>
    <w:rsid w:val="0068791D"/>
    <w:rsid w:val="00687A78"/>
    <w:rsid w:val="00687FC7"/>
    <w:rsid w:val="00690912"/>
    <w:rsid w:val="00690F89"/>
    <w:rsid w:val="006910F7"/>
    <w:rsid w:val="0069293B"/>
    <w:rsid w:val="00692D81"/>
    <w:rsid w:val="00693CDC"/>
    <w:rsid w:val="006947BE"/>
    <w:rsid w:val="00694BD7"/>
    <w:rsid w:val="006951FE"/>
    <w:rsid w:val="006952EF"/>
    <w:rsid w:val="006957E8"/>
    <w:rsid w:val="00695A3E"/>
    <w:rsid w:val="00695B3B"/>
    <w:rsid w:val="00695D76"/>
    <w:rsid w:val="006965C2"/>
    <w:rsid w:val="00696626"/>
    <w:rsid w:val="00696902"/>
    <w:rsid w:val="00696919"/>
    <w:rsid w:val="00696C97"/>
    <w:rsid w:val="0069789B"/>
    <w:rsid w:val="00697C0D"/>
    <w:rsid w:val="006A0648"/>
    <w:rsid w:val="006A0878"/>
    <w:rsid w:val="006A098E"/>
    <w:rsid w:val="006A0AAC"/>
    <w:rsid w:val="006A18FC"/>
    <w:rsid w:val="006A2470"/>
    <w:rsid w:val="006A2BB8"/>
    <w:rsid w:val="006A383C"/>
    <w:rsid w:val="006A45DB"/>
    <w:rsid w:val="006A5570"/>
    <w:rsid w:val="006A584C"/>
    <w:rsid w:val="006A6BC0"/>
    <w:rsid w:val="006A74A4"/>
    <w:rsid w:val="006A77BC"/>
    <w:rsid w:val="006A7854"/>
    <w:rsid w:val="006B0516"/>
    <w:rsid w:val="006B0527"/>
    <w:rsid w:val="006B086B"/>
    <w:rsid w:val="006B0CAA"/>
    <w:rsid w:val="006B10FE"/>
    <w:rsid w:val="006B152B"/>
    <w:rsid w:val="006B1843"/>
    <w:rsid w:val="006B18E0"/>
    <w:rsid w:val="006B1DB4"/>
    <w:rsid w:val="006B34FC"/>
    <w:rsid w:val="006B37A9"/>
    <w:rsid w:val="006B3980"/>
    <w:rsid w:val="006B43B2"/>
    <w:rsid w:val="006B4758"/>
    <w:rsid w:val="006B4F02"/>
    <w:rsid w:val="006B4FB8"/>
    <w:rsid w:val="006B54A0"/>
    <w:rsid w:val="006B5F38"/>
    <w:rsid w:val="006B62FD"/>
    <w:rsid w:val="006B6DD6"/>
    <w:rsid w:val="006B737D"/>
    <w:rsid w:val="006B741B"/>
    <w:rsid w:val="006C00E5"/>
    <w:rsid w:val="006C039F"/>
    <w:rsid w:val="006C0448"/>
    <w:rsid w:val="006C0DF1"/>
    <w:rsid w:val="006C0E3C"/>
    <w:rsid w:val="006C117F"/>
    <w:rsid w:val="006C198C"/>
    <w:rsid w:val="006C1ED7"/>
    <w:rsid w:val="006C2822"/>
    <w:rsid w:val="006C36AF"/>
    <w:rsid w:val="006C3899"/>
    <w:rsid w:val="006C3A59"/>
    <w:rsid w:val="006C4544"/>
    <w:rsid w:val="006C4D84"/>
    <w:rsid w:val="006C55E9"/>
    <w:rsid w:val="006C6828"/>
    <w:rsid w:val="006C6856"/>
    <w:rsid w:val="006C6B04"/>
    <w:rsid w:val="006C7117"/>
    <w:rsid w:val="006C7580"/>
    <w:rsid w:val="006C7777"/>
    <w:rsid w:val="006D0BCD"/>
    <w:rsid w:val="006D11EB"/>
    <w:rsid w:val="006D15AE"/>
    <w:rsid w:val="006D1F9B"/>
    <w:rsid w:val="006D2641"/>
    <w:rsid w:val="006D2BFD"/>
    <w:rsid w:val="006D2E27"/>
    <w:rsid w:val="006D31D4"/>
    <w:rsid w:val="006D45A5"/>
    <w:rsid w:val="006D46AC"/>
    <w:rsid w:val="006D4CB5"/>
    <w:rsid w:val="006D5338"/>
    <w:rsid w:val="006D5BC1"/>
    <w:rsid w:val="006D5FC7"/>
    <w:rsid w:val="006D615F"/>
    <w:rsid w:val="006D6727"/>
    <w:rsid w:val="006D69A5"/>
    <w:rsid w:val="006D6BD6"/>
    <w:rsid w:val="006D6FE5"/>
    <w:rsid w:val="006D70F0"/>
    <w:rsid w:val="006E05B3"/>
    <w:rsid w:val="006E09EE"/>
    <w:rsid w:val="006E0A71"/>
    <w:rsid w:val="006E1972"/>
    <w:rsid w:val="006E24E0"/>
    <w:rsid w:val="006E2561"/>
    <w:rsid w:val="006E28AF"/>
    <w:rsid w:val="006E2F7D"/>
    <w:rsid w:val="006E3879"/>
    <w:rsid w:val="006E3C11"/>
    <w:rsid w:val="006E4190"/>
    <w:rsid w:val="006E517F"/>
    <w:rsid w:val="006E5653"/>
    <w:rsid w:val="006E58C9"/>
    <w:rsid w:val="006E5F15"/>
    <w:rsid w:val="006E5F88"/>
    <w:rsid w:val="006E6D50"/>
    <w:rsid w:val="006E7158"/>
    <w:rsid w:val="006E752B"/>
    <w:rsid w:val="006E7F2C"/>
    <w:rsid w:val="006F0AB7"/>
    <w:rsid w:val="006F13EB"/>
    <w:rsid w:val="006F19C3"/>
    <w:rsid w:val="006F1A7D"/>
    <w:rsid w:val="006F21B2"/>
    <w:rsid w:val="006F2DA4"/>
    <w:rsid w:val="006F2FF8"/>
    <w:rsid w:val="006F37C9"/>
    <w:rsid w:val="006F37DF"/>
    <w:rsid w:val="006F38B5"/>
    <w:rsid w:val="006F3974"/>
    <w:rsid w:val="006F3A42"/>
    <w:rsid w:val="006F3ACF"/>
    <w:rsid w:val="006F4218"/>
    <w:rsid w:val="006F498C"/>
    <w:rsid w:val="006F53B4"/>
    <w:rsid w:val="006F541A"/>
    <w:rsid w:val="006F5D02"/>
    <w:rsid w:val="006F6366"/>
    <w:rsid w:val="006F6DDB"/>
    <w:rsid w:val="006F730B"/>
    <w:rsid w:val="006F770E"/>
    <w:rsid w:val="006F7F18"/>
    <w:rsid w:val="006F7FB2"/>
    <w:rsid w:val="00700261"/>
    <w:rsid w:val="007003AD"/>
    <w:rsid w:val="00700ED6"/>
    <w:rsid w:val="00701122"/>
    <w:rsid w:val="007017AC"/>
    <w:rsid w:val="00701C88"/>
    <w:rsid w:val="00702204"/>
    <w:rsid w:val="00702AA2"/>
    <w:rsid w:val="00702B07"/>
    <w:rsid w:val="00703201"/>
    <w:rsid w:val="00703454"/>
    <w:rsid w:val="00703938"/>
    <w:rsid w:val="00703E36"/>
    <w:rsid w:val="00704629"/>
    <w:rsid w:val="00704BC3"/>
    <w:rsid w:val="00704C61"/>
    <w:rsid w:val="00704CB9"/>
    <w:rsid w:val="00704F23"/>
    <w:rsid w:val="00705CEC"/>
    <w:rsid w:val="00706822"/>
    <w:rsid w:val="00706A24"/>
    <w:rsid w:val="00710DE3"/>
    <w:rsid w:val="00710FBB"/>
    <w:rsid w:val="0071126F"/>
    <w:rsid w:val="00711FAD"/>
    <w:rsid w:val="007124AE"/>
    <w:rsid w:val="00712844"/>
    <w:rsid w:val="00712C2D"/>
    <w:rsid w:val="00712D53"/>
    <w:rsid w:val="00712EAD"/>
    <w:rsid w:val="0071320E"/>
    <w:rsid w:val="007133FF"/>
    <w:rsid w:val="007139EF"/>
    <w:rsid w:val="00713B4C"/>
    <w:rsid w:val="007149E6"/>
    <w:rsid w:val="00714FEA"/>
    <w:rsid w:val="00715C92"/>
    <w:rsid w:val="00715D67"/>
    <w:rsid w:val="00716DD7"/>
    <w:rsid w:val="007171F6"/>
    <w:rsid w:val="00717E9C"/>
    <w:rsid w:val="00717FB9"/>
    <w:rsid w:val="00720293"/>
    <w:rsid w:val="007207CF"/>
    <w:rsid w:val="00720B05"/>
    <w:rsid w:val="00720E4E"/>
    <w:rsid w:val="00720E56"/>
    <w:rsid w:val="00721611"/>
    <w:rsid w:val="00721880"/>
    <w:rsid w:val="007222E6"/>
    <w:rsid w:val="007223B8"/>
    <w:rsid w:val="00722590"/>
    <w:rsid w:val="0072264A"/>
    <w:rsid w:val="00722AC2"/>
    <w:rsid w:val="00722D69"/>
    <w:rsid w:val="0072349A"/>
    <w:rsid w:val="007252E4"/>
    <w:rsid w:val="0072572A"/>
    <w:rsid w:val="0072590D"/>
    <w:rsid w:val="00725DE3"/>
    <w:rsid w:val="00726B95"/>
    <w:rsid w:val="00727064"/>
    <w:rsid w:val="007278E8"/>
    <w:rsid w:val="0073028A"/>
    <w:rsid w:val="0073046E"/>
    <w:rsid w:val="007305CD"/>
    <w:rsid w:val="00730865"/>
    <w:rsid w:val="00730A0B"/>
    <w:rsid w:val="00730C1E"/>
    <w:rsid w:val="00730CE2"/>
    <w:rsid w:val="00731054"/>
    <w:rsid w:val="00731A1D"/>
    <w:rsid w:val="00732CC3"/>
    <w:rsid w:val="0073380B"/>
    <w:rsid w:val="00734349"/>
    <w:rsid w:val="007343F2"/>
    <w:rsid w:val="0073440A"/>
    <w:rsid w:val="0073471B"/>
    <w:rsid w:val="00734F4A"/>
    <w:rsid w:val="007358A3"/>
    <w:rsid w:val="0073593B"/>
    <w:rsid w:val="00735AB1"/>
    <w:rsid w:val="00735E39"/>
    <w:rsid w:val="00735F36"/>
    <w:rsid w:val="00736258"/>
    <w:rsid w:val="0073718C"/>
    <w:rsid w:val="007373ED"/>
    <w:rsid w:val="007414BD"/>
    <w:rsid w:val="00742BE2"/>
    <w:rsid w:val="00742DD7"/>
    <w:rsid w:val="00742EF9"/>
    <w:rsid w:val="00742EFD"/>
    <w:rsid w:val="00743280"/>
    <w:rsid w:val="00743753"/>
    <w:rsid w:val="00743D7C"/>
    <w:rsid w:val="00743E75"/>
    <w:rsid w:val="0074470D"/>
    <w:rsid w:val="00744C10"/>
    <w:rsid w:val="00745067"/>
    <w:rsid w:val="00747822"/>
    <w:rsid w:val="0075058C"/>
    <w:rsid w:val="00751103"/>
    <w:rsid w:val="0075144B"/>
    <w:rsid w:val="007516EB"/>
    <w:rsid w:val="00751865"/>
    <w:rsid w:val="00751A33"/>
    <w:rsid w:val="00752196"/>
    <w:rsid w:val="00752CF5"/>
    <w:rsid w:val="00752E65"/>
    <w:rsid w:val="00753215"/>
    <w:rsid w:val="0075336E"/>
    <w:rsid w:val="007534BB"/>
    <w:rsid w:val="00753721"/>
    <w:rsid w:val="007540D9"/>
    <w:rsid w:val="00754655"/>
    <w:rsid w:val="007555FF"/>
    <w:rsid w:val="00756590"/>
    <w:rsid w:val="00756FD8"/>
    <w:rsid w:val="007570A7"/>
    <w:rsid w:val="00757551"/>
    <w:rsid w:val="00757A2D"/>
    <w:rsid w:val="00760062"/>
    <w:rsid w:val="0076109F"/>
    <w:rsid w:val="00761896"/>
    <w:rsid w:val="00761B0A"/>
    <w:rsid w:val="00761C6A"/>
    <w:rsid w:val="007624E0"/>
    <w:rsid w:val="00762844"/>
    <w:rsid w:val="00762BA0"/>
    <w:rsid w:val="00762C56"/>
    <w:rsid w:val="00763A27"/>
    <w:rsid w:val="00764854"/>
    <w:rsid w:val="00764C89"/>
    <w:rsid w:val="007651AC"/>
    <w:rsid w:val="0076550D"/>
    <w:rsid w:val="007657D4"/>
    <w:rsid w:val="007658DE"/>
    <w:rsid w:val="00766840"/>
    <w:rsid w:val="00766B8E"/>
    <w:rsid w:val="00766DD0"/>
    <w:rsid w:val="00767493"/>
    <w:rsid w:val="00767A0D"/>
    <w:rsid w:val="00770390"/>
    <w:rsid w:val="0077091A"/>
    <w:rsid w:val="0077106C"/>
    <w:rsid w:val="007715E9"/>
    <w:rsid w:val="00771647"/>
    <w:rsid w:val="0077183E"/>
    <w:rsid w:val="00771A7C"/>
    <w:rsid w:val="00771E5E"/>
    <w:rsid w:val="00772216"/>
    <w:rsid w:val="0077276B"/>
    <w:rsid w:val="007728A5"/>
    <w:rsid w:val="00772CA5"/>
    <w:rsid w:val="007736C9"/>
    <w:rsid w:val="00773B7A"/>
    <w:rsid w:val="00773C57"/>
    <w:rsid w:val="00775206"/>
    <w:rsid w:val="00775493"/>
    <w:rsid w:val="0077573D"/>
    <w:rsid w:val="00775B40"/>
    <w:rsid w:val="00775F32"/>
    <w:rsid w:val="00776518"/>
    <w:rsid w:val="0077693D"/>
    <w:rsid w:val="00776D85"/>
    <w:rsid w:val="00776D86"/>
    <w:rsid w:val="00776E96"/>
    <w:rsid w:val="00776ED7"/>
    <w:rsid w:val="00777038"/>
    <w:rsid w:val="007774BD"/>
    <w:rsid w:val="0077757A"/>
    <w:rsid w:val="0078062B"/>
    <w:rsid w:val="007807EF"/>
    <w:rsid w:val="007809EA"/>
    <w:rsid w:val="00780CCD"/>
    <w:rsid w:val="00782336"/>
    <w:rsid w:val="007825CC"/>
    <w:rsid w:val="007831C0"/>
    <w:rsid w:val="00783463"/>
    <w:rsid w:val="00783499"/>
    <w:rsid w:val="007834D7"/>
    <w:rsid w:val="00783EC8"/>
    <w:rsid w:val="0078420A"/>
    <w:rsid w:val="00785804"/>
    <w:rsid w:val="007859D7"/>
    <w:rsid w:val="00786733"/>
    <w:rsid w:val="00787654"/>
    <w:rsid w:val="0078775A"/>
    <w:rsid w:val="007879C5"/>
    <w:rsid w:val="00787A6B"/>
    <w:rsid w:val="00787DB7"/>
    <w:rsid w:val="00790160"/>
    <w:rsid w:val="00791BA2"/>
    <w:rsid w:val="0079294E"/>
    <w:rsid w:val="0079307E"/>
    <w:rsid w:val="00794555"/>
    <w:rsid w:val="007948A5"/>
    <w:rsid w:val="007948D2"/>
    <w:rsid w:val="007949AC"/>
    <w:rsid w:val="0079538A"/>
    <w:rsid w:val="007959AB"/>
    <w:rsid w:val="00795A85"/>
    <w:rsid w:val="007960C6"/>
    <w:rsid w:val="007A02F7"/>
    <w:rsid w:val="007A03F0"/>
    <w:rsid w:val="007A0534"/>
    <w:rsid w:val="007A14F6"/>
    <w:rsid w:val="007A3199"/>
    <w:rsid w:val="007A32BD"/>
    <w:rsid w:val="007A3D91"/>
    <w:rsid w:val="007A40F5"/>
    <w:rsid w:val="007A4C7A"/>
    <w:rsid w:val="007A4D93"/>
    <w:rsid w:val="007A5267"/>
    <w:rsid w:val="007A5784"/>
    <w:rsid w:val="007A58F6"/>
    <w:rsid w:val="007A6D4E"/>
    <w:rsid w:val="007A7224"/>
    <w:rsid w:val="007A724C"/>
    <w:rsid w:val="007A7DB8"/>
    <w:rsid w:val="007A7DD9"/>
    <w:rsid w:val="007B025E"/>
    <w:rsid w:val="007B0275"/>
    <w:rsid w:val="007B040F"/>
    <w:rsid w:val="007B05BA"/>
    <w:rsid w:val="007B05D3"/>
    <w:rsid w:val="007B0791"/>
    <w:rsid w:val="007B0C80"/>
    <w:rsid w:val="007B0E35"/>
    <w:rsid w:val="007B1471"/>
    <w:rsid w:val="007B168B"/>
    <w:rsid w:val="007B190B"/>
    <w:rsid w:val="007B1992"/>
    <w:rsid w:val="007B2261"/>
    <w:rsid w:val="007B228D"/>
    <w:rsid w:val="007B2377"/>
    <w:rsid w:val="007B36FD"/>
    <w:rsid w:val="007B3B30"/>
    <w:rsid w:val="007B3E95"/>
    <w:rsid w:val="007B41BA"/>
    <w:rsid w:val="007B45FF"/>
    <w:rsid w:val="007B4A45"/>
    <w:rsid w:val="007B4E34"/>
    <w:rsid w:val="007B4EC0"/>
    <w:rsid w:val="007B4F87"/>
    <w:rsid w:val="007B5730"/>
    <w:rsid w:val="007B5D1C"/>
    <w:rsid w:val="007B650C"/>
    <w:rsid w:val="007B6D2C"/>
    <w:rsid w:val="007B6D4B"/>
    <w:rsid w:val="007B6E70"/>
    <w:rsid w:val="007B6F07"/>
    <w:rsid w:val="007B7587"/>
    <w:rsid w:val="007B77DC"/>
    <w:rsid w:val="007B79E1"/>
    <w:rsid w:val="007B7FDE"/>
    <w:rsid w:val="007C06BB"/>
    <w:rsid w:val="007C0A96"/>
    <w:rsid w:val="007C0C15"/>
    <w:rsid w:val="007C0EE5"/>
    <w:rsid w:val="007C17E4"/>
    <w:rsid w:val="007C1DEF"/>
    <w:rsid w:val="007C1FD5"/>
    <w:rsid w:val="007C200E"/>
    <w:rsid w:val="007C2208"/>
    <w:rsid w:val="007C3989"/>
    <w:rsid w:val="007C42E3"/>
    <w:rsid w:val="007C437F"/>
    <w:rsid w:val="007C43DB"/>
    <w:rsid w:val="007C5335"/>
    <w:rsid w:val="007C585A"/>
    <w:rsid w:val="007C5A3C"/>
    <w:rsid w:val="007C5CDD"/>
    <w:rsid w:val="007C611D"/>
    <w:rsid w:val="007C6379"/>
    <w:rsid w:val="007C734F"/>
    <w:rsid w:val="007C78FC"/>
    <w:rsid w:val="007C7EE1"/>
    <w:rsid w:val="007D0249"/>
    <w:rsid w:val="007D04B3"/>
    <w:rsid w:val="007D05C9"/>
    <w:rsid w:val="007D0BAE"/>
    <w:rsid w:val="007D0BD4"/>
    <w:rsid w:val="007D14C4"/>
    <w:rsid w:val="007D1828"/>
    <w:rsid w:val="007D1E79"/>
    <w:rsid w:val="007D29DD"/>
    <w:rsid w:val="007D3DDC"/>
    <w:rsid w:val="007D3F82"/>
    <w:rsid w:val="007D460F"/>
    <w:rsid w:val="007D47BD"/>
    <w:rsid w:val="007D534D"/>
    <w:rsid w:val="007D5761"/>
    <w:rsid w:val="007D5928"/>
    <w:rsid w:val="007D64F6"/>
    <w:rsid w:val="007D7601"/>
    <w:rsid w:val="007D79FB"/>
    <w:rsid w:val="007E0B04"/>
    <w:rsid w:val="007E1125"/>
    <w:rsid w:val="007E14A2"/>
    <w:rsid w:val="007E15DD"/>
    <w:rsid w:val="007E1823"/>
    <w:rsid w:val="007E1CC8"/>
    <w:rsid w:val="007E23CE"/>
    <w:rsid w:val="007E27A8"/>
    <w:rsid w:val="007E2DFE"/>
    <w:rsid w:val="007E3F4C"/>
    <w:rsid w:val="007E4417"/>
    <w:rsid w:val="007E4A54"/>
    <w:rsid w:val="007E4CAD"/>
    <w:rsid w:val="007E520A"/>
    <w:rsid w:val="007E521E"/>
    <w:rsid w:val="007E5B1A"/>
    <w:rsid w:val="007E5CB3"/>
    <w:rsid w:val="007E616D"/>
    <w:rsid w:val="007E6B74"/>
    <w:rsid w:val="007E6BFB"/>
    <w:rsid w:val="007E766B"/>
    <w:rsid w:val="007E79EC"/>
    <w:rsid w:val="007F0010"/>
    <w:rsid w:val="007F04F9"/>
    <w:rsid w:val="007F0D39"/>
    <w:rsid w:val="007F0DE3"/>
    <w:rsid w:val="007F2E32"/>
    <w:rsid w:val="007F2E4F"/>
    <w:rsid w:val="007F332D"/>
    <w:rsid w:val="007F3A45"/>
    <w:rsid w:val="007F3B29"/>
    <w:rsid w:val="007F3E1E"/>
    <w:rsid w:val="007F520B"/>
    <w:rsid w:val="007F544A"/>
    <w:rsid w:val="007F5E11"/>
    <w:rsid w:val="007F5EEF"/>
    <w:rsid w:val="007F64C5"/>
    <w:rsid w:val="007F64C6"/>
    <w:rsid w:val="007F65C5"/>
    <w:rsid w:val="007F788E"/>
    <w:rsid w:val="007F7996"/>
    <w:rsid w:val="00800493"/>
    <w:rsid w:val="0080148C"/>
    <w:rsid w:val="00802192"/>
    <w:rsid w:val="0080234B"/>
    <w:rsid w:val="008023AA"/>
    <w:rsid w:val="008024BD"/>
    <w:rsid w:val="00802641"/>
    <w:rsid w:val="00803005"/>
    <w:rsid w:val="00803060"/>
    <w:rsid w:val="008031CA"/>
    <w:rsid w:val="008034E8"/>
    <w:rsid w:val="00803876"/>
    <w:rsid w:val="00804136"/>
    <w:rsid w:val="00804453"/>
    <w:rsid w:val="00804D03"/>
    <w:rsid w:val="00805284"/>
    <w:rsid w:val="0080533C"/>
    <w:rsid w:val="00805375"/>
    <w:rsid w:val="00805AE2"/>
    <w:rsid w:val="008063B7"/>
    <w:rsid w:val="008064F1"/>
    <w:rsid w:val="008069D9"/>
    <w:rsid w:val="00806AF8"/>
    <w:rsid w:val="00806CAC"/>
    <w:rsid w:val="00807332"/>
    <w:rsid w:val="00807A2B"/>
    <w:rsid w:val="00807A65"/>
    <w:rsid w:val="00807CED"/>
    <w:rsid w:val="00811318"/>
    <w:rsid w:val="0081134A"/>
    <w:rsid w:val="0081136D"/>
    <w:rsid w:val="0081156B"/>
    <w:rsid w:val="00811869"/>
    <w:rsid w:val="00811A06"/>
    <w:rsid w:val="00811FB0"/>
    <w:rsid w:val="0081246D"/>
    <w:rsid w:val="008124E7"/>
    <w:rsid w:val="00813D8A"/>
    <w:rsid w:val="00813F23"/>
    <w:rsid w:val="00813F82"/>
    <w:rsid w:val="008140ED"/>
    <w:rsid w:val="008141EF"/>
    <w:rsid w:val="00814283"/>
    <w:rsid w:val="00814309"/>
    <w:rsid w:val="00814C34"/>
    <w:rsid w:val="00814EA0"/>
    <w:rsid w:val="00814EF8"/>
    <w:rsid w:val="00815584"/>
    <w:rsid w:val="00815E2F"/>
    <w:rsid w:val="008165E3"/>
    <w:rsid w:val="008166B7"/>
    <w:rsid w:val="00817363"/>
    <w:rsid w:val="00817936"/>
    <w:rsid w:val="00817D03"/>
    <w:rsid w:val="00820CC2"/>
    <w:rsid w:val="00820FDD"/>
    <w:rsid w:val="008214DD"/>
    <w:rsid w:val="00821566"/>
    <w:rsid w:val="008215E7"/>
    <w:rsid w:val="00821772"/>
    <w:rsid w:val="0082229F"/>
    <w:rsid w:val="00822510"/>
    <w:rsid w:val="0082258C"/>
    <w:rsid w:val="0082286E"/>
    <w:rsid w:val="0082298A"/>
    <w:rsid w:val="00823A40"/>
    <w:rsid w:val="00823A96"/>
    <w:rsid w:val="00824310"/>
    <w:rsid w:val="008244A3"/>
    <w:rsid w:val="00824C36"/>
    <w:rsid w:val="00825134"/>
    <w:rsid w:val="00825471"/>
    <w:rsid w:val="00825BB4"/>
    <w:rsid w:val="00825F75"/>
    <w:rsid w:val="00827926"/>
    <w:rsid w:val="008279E8"/>
    <w:rsid w:val="00827DE2"/>
    <w:rsid w:val="008304F4"/>
    <w:rsid w:val="0083069E"/>
    <w:rsid w:val="0083080A"/>
    <w:rsid w:val="00830B21"/>
    <w:rsid w:val="00830F5A"/>
    <w:rsid w:val="008313BF"/>
    <w:rsid w:val="00831472"/>
    <w:rsid w:val="0083154D"/>
    <w:rsid w:val="00831B45"/>
    <w:rsid w:val="00832568"/>
    <w:rsid w:val="00832845"/>
    <w:rsid w:val="0083287D"/>
    <w:rsid w:val="00832CD8"/>
    <w:rsid w:val="008331DD"/>
    <w:rsid w:val="00833FF3"/>
    <w:rsid w:val="0083411B"/>
    <w:rsid w:val="0083412E"/>
    <w:rsid w:val="00834422"/>
    <w:rsid w:val="00834480"/>
    <w:rsid w:val="008359BF"/>
    <w:rsid w:val="008362B2"/>
    <w:rsid w:val="00836304"/>
    <w:rsid w:val="008364A0"/>
    <w:rsid w:val="00836D2D"/>
    <w:rsid w:val="00837296"/>
    <w:rsid w:val="00840B6C"/>
    <w:rsid w:val="008427DA"/>
    <w:rsid w:val="0084347C"/>
    <w:rsid w:val="00843598"/>
    <w:rsid w:val="008448F0"/>
    <w:rsid w:val="00845558"/>
    <w:rsid w:val="00845E71"/>
    <w:rsid w:val="00846812"/>
    <w:rsid w:val="00846DC6"/>
    <w:rsid w:val="0084720D"/>
    <w:rsid w:val="0084745E"/>
    <w:rsid w:val="00850CC6"/>
    <w:rsid w:val="00850FE5"/>
    <w:rsid w:val="00851255"/>
    <w:rsid w:val="00851A7F"/>
    <w:rsid w:val="00851FCC"/>
    <w:rsid w:val="00853388"/>
    <w:rsid w:val="00853485"/>
    <w:rsid w:val="00853CB4"/>
    <w:rsid w:val="00853F25"/>
    <w:rsid w:val="00854A62"/>
    <w:rsid w:val="008559AE"/>
    <w:rsid w:val="008561CF"/>
    <w:rsid w:val="00856213"/>
    <w:rsid w:val="0085624B"/>
    <w:rsid w:val="008562E1"/>
    <w:rsid w:val="00856759"/>
    <w:rsid w:val="00856997"/>
    <w:rsid w:val="00856C21"/>
    <w:rsid w:val="00856C56"/>
    <w:rsid w:val="008576EE"/>
    <w:rsid w:val="00857801"/>
    <w:rsid w:val="00860374"/>
    <w:rsid w:val="0086101D"/>
    <w:rsid w:val="008611FA"/>
    <w:rsid w:val="0086134B"/>
    <w:rsid w:val="00861AF6"/>
    <w:rsid w:val="00861B3F"/>
    <w:rsid w:val="00862230"/>
    <w:rsid w:val="008622A0"/>
    <w:rsid w:val="0086243E"/>
    <w:rsid w:val="008630A1"/>
    <w:rsid w:val="00863CD1"/>
    <w:rsid w:val="00863DE2"/>
    <w:rsid w:val="00863EC3"/>
    <w:rsid w:val="00863F30"/>
    <w:rsid w:val="00864275"/>
    <w:rsid w:val="008647C6"/>
    <w:rsid w:val="00864B05"/>
    <w:rsid w:val="0086501A"/>
    <w:rsid w:val="00865D7F"/>
    <w:rsid w:val="00866429"/>
    <w:rsid w:val="00866562"/>
    <w:rsid w:val="008665DD"/>
    <w:rsid w:val="008667C7"/>
    <w:rsid w:val="0086718F"/>
    <w:rsid w:val="00870F66"/>
    <w:rsid w:val="008715B3"/>
    <w:rsid w:val="00871973"/>
    <w:rsid w:val="008719BB"/>
    <w:rsid w:val="00871BA0"/>
    <w:rsid w:val="00871BF3"/>
    <w:rsid w:val="00871D93"/>
    <w:rsid w:val="00871DAC"/>
    <w:rsid w:val="008727A7"/>
    <w:rsid w:val="0087353E"/>
    <w:rsid w:val="00873680"/>
    <w:rsid w:val="008743A8"/>
    <w:rsid w:val="0087446A"/>
    <w:rsid w:val="00874F93"/>
    <w:rsid w:val="008751C4"/>
    <w:rsid w:val="00875778"/>
    <w:rsid w:val="0087644A"/>
    <w:rsid w:val="00876755"/>
    <w:rsid w:val="00877CB5"/>
    <w:rsid w:val="00877D95"/>
    <w:rsid w:val="00880348"/>
    <w:rsid w:val="00880929"/>
    <w:rsid w:val="00880F4D"/>
    <w:rsid w:val="008810B4"/>
    <w:rsid w:val="00881E0D"/>
    <w:rsid w:val="00882432"/>
    <w:rsid w:val="00882716"/>
    <w:rsid w:val="00882F94"/>
    <w:rsid w:val="00883695"/>
    <w:rsid w:val="008836D5"/>
    <w:rsid w:val="00883D78"/>
    <w:rsid w:val="0088465F"/>
    <w:rsid w:val="00884A75"/>
    <w:rsid w:val="008851E5"/>
    <w:rsid w:val="00885B11"/>
    <w:rsid w:val="00885CA4"/>
    <w:rsid w:val="0088784C"/>
    <w:rsid w:val="008878B4"/>
    <w:rsid w:val="00887B79"/>
    <w:rsid w:val="00887E4D"/>
    <w:rsid w:val="00890001"/>
    <w:rsid w:val="00890163"/>
    <w:rsid w:val="00890C4E"/>
    <w:rsid w:val="00891533"/>
    <w:rsid w:val="00891B98"/>
    <w:rsid w:val="00891C23"/>
    <w:rsid w:val="00891F20"/>
    <w:rsid w:val="008924A9"/>
    <w:rsid w:val="0089266B"/>
    <w:rsid w:val="0089297A"/>
    <w:rsid w:val="00892980"/>
    <w:rsid w:val="008932A1"/>
    <w:rsid w:val="00893D19"/>
    <w:rsid w:val="00893F0E"/>
    <w:rsid w:val="00894996"/>
    <w:rsid w:val="00895FA6"/>
    <w:rsid w:val="00896201"/>
    <w:rsid w:val="00896484"/>
    <w:rsid w:val="008968DA"/>
    <w:rsid w:val="00896D73"/>
    <w:rsid w:val="00896F93"/>
    <w:rsid w:val="0089744B"/>
    <w:rsid w:val="008A06DD"/>
    <w:rsid w:val="008A0EC8"/>
    <w:rsid w:val="008A1132"/>
    <w:rsid w:val="008A1187"/>
    <w:rsid w:val="008A13C7"/>
    <w:rsid w:val="008A13FE"/>
    <w:rsid w:val="008A1910"/>
    <w:rsid w:val="008A235E"/>
    <w:rsid w:val="008A296F"/>
    <w:rsid w:val="008A2A04"/>
    <w:rsid w:val="008A36A8"/>
    <w:rsid w:val="008A4322"/>
    <w:rsid w:val="008A4424"/>
    <w:rsid w:val="008A473F"/>
    <w:rsid w:val="008A4CAE"/>
    <w:rsid w:val="008A594D"/>
    <w:rsid w:val="008A5AA6"/>
    <w:rsid w:val="008A5CE3"/>
    <w:rsid w:val="008A63EF"/>
    <w:rsid w:val="008A65BF"/>
    <w:rsid w:val="008A68F8"/>
    <w:rsid w:val="008A6909"/>
    <w:rsid w:val="008A70F3"/>
    <w:rsid w:val="008A7B97"/>
    <w:rsid w:val="008A7CE0"/>
    <w:rsid w:val="008B01BA"/>
    <w:rsid w:val="008B037A"/>
    <w:rsid w:val="008B0B98"/>
    <w:rsid w:val="008B1341"/>
    <w:rsid w:val="008B3C71"/>
    <w:rsid w:val="008B4E47"/>
    <w:rsid w:val="008B5548"/>
    <w:rsid w:val="008B6649"/>
    <w:rsid w:val="008B67AB"/>
    <w:rsid w:val="008B6943"/>
    <w:rsid w:val="008B6D65"/>
    <w:rsid w:val="008B7707"/>
    <w:rsid w:val="008B7BB5"/>
    <w:rsid w:val="008B7E08"/>
    <w:rsid w:val="008B7EC4"/>
    <w:rsid w:val="008B7FA3"/>
    <w:rsid w:val="008C0057"/>
    <w:rsid w:val="008C042D"/>
    <w:rsid w:val="008C06D5"/>
    <w:rsid w:val="008C0E1A"/>
    <w:rsid w:val="008C1574"/>
    <w:rsid w:val="008C1CF0"/>
    <w:rsid w:val="008C1D40"/>
    <w:rsid w:val="008C2B22"/>
    <w:rsid w:val="008C2C67"/>
    <w:rsid w:val="008C3396"/>
    <w:rsid w:val="008C347C"/>
    <w:rsid w:val="008C3BBB"/>
    <w:rsid w:val="008C400A"/>
    <w:rsid w:val="008C4460"/>
    <w:rsid w:val="008C45DD"/>
    <w:rsid w:val="008C520B"/>
    <w:rsid w:val="008C5350"/>
    <w:rsid w:val="008C6CE6"/>
    <w:rsid w:val="008C78EB"/>
    <w:rsid w:val="008D0833"/>
    <w:rsid w:val="008D0B3E"/>
    <w:rsid w:val="008D1373"/>
    <w:rsid w:val="008D1B73"/>
    <w:rsid w:val="008D1FC4"/>
    <w:rsid w:val="008D2026"/>
    <w:rsid w:val="008D24A3"/>
    <w:rsid w:val="008D33C4"/>
    <w:rsid w:val="008D3ED3"/>
    <w:rsid w:val="008D3FF7"/>
    <w:rsid w:val="008D472D"/>
    <w:rsid w:val="008D4931"/>
    <w:rsid w:val="008D56DD"/>
    <w:rsid w:val="008D5712"/>
    <w:rsid w:val="008D57CE"/>
    <w:rsid w:val="008D5A0E"/>
    <w:rsid w:val="008D5B34"/>
    <w:rsid w:val="008D5CBD"/>
    <w:rsid w:val="008D6C52"/>
    <w:rsid w:val="008D6F0D"/>
    <w:rsid w:val="008D74E9"/>
    <w:rsid w:val="008E0442"/>
    <w:rsid w:val="008E04C0"/>
    <w:rsid w:val="008E1D9D"/>
    <w:rsid w:val="008E2165"/>
    <w:rsid w:val="008E2374"/>
    <w:rsid w:val="008E25B1"/>
    <w:rsid w:val="008E2C60"/>
    <w:rsid w:val="008E303E"/>
    <w:rsid w:val="008E34E5"/>
    <w:rsid w:val="008E3D99"/>
    <w:rsid w:val="008E45B4"/>
    <w:rsid w:val="008E521D"/>
    <w:rsid w:val="008E5BF4"/>
    <w:rsid w:val="008E6B8C"/>
    <w:rsid w:val="008E6BE0"/>
    <w:rsid w:val="008E735C"/>
    <w:rsid w:val="008E768C"/>
    <w:rsid w:val="008E7BCB"/>
    <w:rsid w:val="008E7CBF"/>
    <w:rsid w:val="008E7D40"/>
    <w:rsid w:val="008F011B"/>
    <w:rsid w:val="008F0CDB"/>
    <w:rsid w:val="008F0D58"/>
    <w:rsid w:val="008F1BCD"/>
    <w:rsid w:val="008F1E7A"/>
    <w:rsid w:val="008F22FE"/>
    <w:rsid w:val="008F35B0"/>
    <w:rsid w:val="008F36AE"/>
    <w:rsid w:val="008F3A38"/>
    <w:rsid w:val="008F3F06"/>
    <w:rsid w:val="008F4042"/>
    <w:rsid w:val="008F4390"/>
    <w:rsid w:val="008F46B7"/>
    <w:rsid w:val="008F47F0"/>
    <w:rsid w:val="008F4D5F"/>
    <w:rsid w:val="008F4DEE"/>
    <w:rsid w:val="008F51BE"/>
    <w:rsid w:val="008F5769"/>
    <w:rsid w:val="008F592F"/>
    <w:rsid w:val="008F5AE3"/>
    <w:rsid w:val="008F6008"/>
    <w:rsid w:val="008F609F"/>
    <w:rsid w:val="008F6DD2"/>
    <w:rsid w:val="008F74B3"/>
    <w:rsid w:val="009005D0"/>
    <w:rsid w:val="00900703"/>
    <w:rsid w:val="0090098C"/>
    <w:rsid w:val="00901636"/>
    <w:rsid w:val="00901931"/>
    <w:rsid w:val="00901FC6"/>
    <w:rsid w:val="0090232F"/>
    <w:rsid w:val="00902650"/>
    <w:rsid w:val="00902890"/>
    <w:rsid w:val="00902895"/>
    <w:rsid w:val="00902C66"/>
    <w:rsid w:val="00902D0C"/>
    <w:rsid w:val="00903906"/>
    <w:rsid w:val="00903CFD"/>
    <w:rsid w:val="00903E4D"/>
    <w:rsid w:val="00904FBC"/>
    <w:rsid w:val="009051F0"/>
    <w:rsid w:val="009065B6"/>
    <w:rsid w:val="00907C8D"/>
    <w:rsid w:val="00907F80"/>
    <w:rsid w:val="009104F6"/>
    <w:rsid w:val="009106B8"/>
    <w:rsid w:val="00910B46"/>
    <w:rsid w:val="00911271"/>
    <w:rsid w:val="00911EAA"/>
    <w:rsid w:val="009144A5"/>
    <w:rsid w:val="00914BB5"/>
    <w:rsid w:val="00914BFB"/>
    <w:rsid w:val="00914DE1"/>
    <w:rsid w:val="00915518"/>
    <w:rsid w:val="0091564A"/>
    <w:rsid w:val="009159F3"/>
    <w:rsid w:val="009169DA"/>
    <w:rsid w:val="0091702B"/>
    <w:rsid w:val="0091752E"/>
    <w:rsid w:val="00917826"/>
    <w:rsid w:val="00917DA9"/>
    <w:rsid w:val="009200B5"/>
    <w:rsid w:val="0092012B"/>
    <w:rsid w:val="00921226"/>
    <w:rsid w:val="0092177F"/>
    <w:rsid w:val="0092180E"/>
    <w:rsid w:val="00921A96"/>
    <w:rsid w:val="0092245D"/>
    <w:rsid w:val="009225D0"/>
    <w:rsid w:val="00922916"/>
    <w:rsid w:val="00922D92"/>
    <w:rsid w:val="00922DB1"/>
    <w:rsid w:val="00922F4C"/>
    <w:rsid w:val="00923597"/>
    <w:rsid w:val="00923CBA"/>
    <w:rsid w:val="009242D5"/>
    <w:rsid w:val="0092431C"/>
    <w:rsid w:val="009245B2"/>
    <w:rsid w:val="009245C1"/>
    <w:rsid w:val="00924B51"/>
    <w:rsid w:val="0092512A"/>
    <w:rsid w:val="00925352"/>
    <w:rsid w:val="009256E6"/>
    <w:rsid w:val="00925943"/>
    <w:rsid w:val="00925F70"/>
    <w:rsid w:val="009272B2"/>
    <w:rsid w:val="0093055B"/>
    <w:rsid w:val="00930AD2"/>
    <w:rsid w:val="009313E5"/>
    <w:rsid w:val="009320C6"/>
    <w:rsid w:val="00932E29"/>
    <w:rsid w:val="00933272"/>
    <w:rsid w:val="00933455"/>
    <w:rsid w:val="00933569"/>
    <w:rsid w:val="00933B12"/>
    <w:rsid w:val="0093410F"/>
    <w:rsid w:val="009347EF"/>
    <w:rsid w:val="00934A0D"/>
    <w:rsid w:val="00934A41"/>
    <w:rsid w:val="00934F62"/>
    <w:rsid w:val="009355CC"/>
    <w:rsid w:val="00935717"/>
    <w:rsid w:val="00935AD9"/>
    <w:rsid w:val="00936F23"/>
    <w:rsid w:val="009374DC"/>
    <w:rsid w:val="00937C39"/>
    <w:rsid w:val="00937C73"/>
    <w:rsid w:val="00940363"/>
    <w:rsid w:val="00940922"/>
    <w:rsid w:val="00940BE8"/>
    <w:rsid w:val="00940D12"/>
    <w:rsid w:val="00940D5B"/>
    <w:rsid w:val="00940E2A"/>
    <w:rsid w:val="0094123D"/>
    <w:rsid w:val="0094231C"/>
    <w:rsid w:val="00942445"/>
    <w:rsid w:val="009426B1"/>
    <w:rsid w:val="00942907"/>
    <w:rsid w:val="00942960"/>
    <w:rsid w:val="00942C89"/>
    <w:rsid w:val="0094305C"/>
    <w:rsid w:val="009435BC"/>
    <w:rsid w:val="00943B51"/>
    <w:rsid w:val="00943DCE"/>
    <w:rsid w:val="00944927"/>
    <w:rsid w:val="0094497C"/>
    <w:rsid w:val="00944B65"/>
    <w:rsid w:val="00945430"/>
    <w:rsid w:val="0094552E"/>
    <w:rsid w:val="0094582F"/>
    <w:rsid w:val="009459D5"/>
    <w:rsid w:val="00946047"/>
    <w:rsid w:val="00946466"/>
    <w:rsid w:val="0094689B"/>
    <w:rsid w:val="00946A91"/>
    <w:rsid w:val="00946AD0"/>
    <w:rsid w:val="00946E73"/>
    <w:rsid w:val="009475A6"/>
    <w:rsid w:val="009477E9"/>
    <w:rsid w:val="00947D25"/>
    <w:rsid w:val="009502F9"/>
    <w:rsid w:val="00951496"/>
    <w:rsid w:val="0095182E"/>
    <w:rsid w:val="009529CD"/>
    <w:rsid w:val="00952A8A"/>
    <w:rsid w:val="00952EBF"/>
    <w:rsid w:val="009535F5"/>
    <w:rsid w:val="00953BFB"/>
    <w:rsid w:val="0095433A"/>
    <w:rsid w:val="00954605"/>
    <w:rsid w:val="009552C0"/>
    <w:rsid w:val="009557D7"/>
    <w:rsid w:val="00955853"/>
    <w:rsid w:val="00955A85"/>
    <w:rsid w:val="00955EC0"/>
    <w:rsid w:val="00956263"/>
    <w:rsid w:val="009567F1"/>
    <w:rsid w:val="00956A66"/>
    <w:rsid w:val="0096068C"/>
    <w:rsid w:val="009608C8"/>
    <w:rsid w:val="00960F90"/>
    <w:rsid w:val="00961079"/>
    <w:rsid w:val="00961A7A"/>
    <w:rsid w:val="00961DD6"/>
    <w:rsid w:val="0096296C"/>
    <w:rsid w:val="009629F0"/>
    <w:rsid w:val="00962C3A"/>
    <w:rsid w:val="009637E2"/>
    <w:rsid w:val="00963D7F"/>
    <w:rsid w:val="009643C2"/>
    <w:rsid w:val="009646C9"/>
    <w:rsid w:val="009646D0"/>
    <w:rsid w:val="00964780"/>
    <w:rsid w:val="0096549F"/>
    <w:rsid w:val="0096724F"/>
    <w:rsid w:val="009675A0"/>
    <w:rsid w:val="00970088"/>
    <w:rsid w:val="00970ECF"/>
    <w:rsid w:val="00970ED7"/>
    <w:rsid w:val="009713B6"/>
    <w:rsid w:val="0097184C"/>
    <w:rsid w:val="00972083"/>
    <w:rsid w:val="009725EE"/>
    <w:rsid w:val="0097292D"/>
    <w:rsid w:val="00972A31"/>
    <w:rsid w:val="00973313"/>
    <w:rsid w:val="00973827"/>
    <w:rsid w:val="00973AEA"/>
    <w:rsid w:val="0097433C"/>
    <w:rsid w:val="00974615"/>
    <w:rsid w:val="0097487C"/>
    <w:rsid w:val="00975193"/>
    <w:rsid w:val="009754CC"/>
    <w:rsid w:val="009764CB"/>
    <w:rsid w:val="00976A4E"/>
    <w:rsid w:val="00976A71"/>
    <w:rsid w:val="009778C5"/>
    <w:rsid w:val="00977C73"/>
    <w:rsid w:val="00977D47"/>
    <w:rsid w:val="009801E8"/>
    <w:rsid w:val="009805A6"/>
    <w:rsid w:val="009809AD"/>
    <w:rsid w:val="00980CE6"/>
    <w:rsid w:val="00980F26"/>
    <w:rsid w:val="00981147"/>
    <w:rsid w:val="00981653"/>
    <w:rsid w:val="0098165A"/>
    <w:rsid w:val="00982545"/>
    <w:rsid w:val="0098337F"/>
    <w:rsid w:val="00983A53"/>
    <w:rsid w:val="00984059"/>
    <w:rsid w:val="009844B3"/>
    <w:rsid w:val="009846B3"/>
    <w:rsid w:val="009846D3"/>
    <w:rsid w:val="00984931"/>
    <w:rsid w:val="00984B71"/>
    <w:rsid w:val="00984F1D"/>
    <w:rsid w:val="009850D4"/>
    <w:rsid w:val="009858BA"/>
    <w:rsid w:val="00990030"/>
    <w:rsid w:val="009902A0"/>
    <w:rsid w:val="009902A8"/>
    <w:rsid w:val="009903BE"/>
    <w:rsid w:val="00990AC2"/>
    <w:rsid w:val="0099178D"/>
    <w:rsid w:val="0099186D"/>
    <w:rsid w:val="009918E5"/>
    <w:rsid w:val="0099236B"/>
    <w:rsid w:val="00992844"/>
    <w:rsid w:val="00992C45"/>
    <w:rsid w:val="00992F35"/>
    <w:rsid w:val="00993799"/>
    <w:rsid w:val="009947D3"/>
    <w:rsid w:val="00995030"/>
    <w:rsid w:val="0099517C"/>
    <w:rsid w:val="00995345"/>
    <w:rsid w:val="00995441"/>
    <w:rsid w:val="009955BB"/>
    <w:rsid w:val="00995622"/>
    <w:rsid w:val="00995D08"/>
    <w:rsid w:val="009966C2"/>
    <w:rsid w:val="00996DCF"/>
    <w:rsid w:val="00997600"/>
    <w:rsid w:val="00997D06"/>
    <w:rsid w:val="00997EB0"/>
    <w:rsid w:val="009A0A58"/>
    <w:rsid w:val="009A0A7B"/>
    <w:rsid w:val="009A0ABC"/>
    <w:rsid w:val="009A1B80"/>
    <w:rsid w:val="009A2BD2"/>
    <w:rsid w:val="009A2CBD"/>
    <w:rsid w:val="009A2CF4"/>
    <w:rsid w:val="009A33E5"/>
    <w:rsid w:val="009A363B"/>
    <w:rsid w:val="009A3694"/>
    <w:rsid w:val="009A37FA"/>
    <w:rsid w:val="009A3A6E"/>
    <w:rsid w:val="009A3BF8"/>
    <w:rsid w:val="009A3C7C"/>
    <w:rsid w:val="009A3D2C"/>
    <w:rsid w:val="009A412F"/>
    <w:rsid w:val="009A4A19"/>
    <w:rsid w:val="009A4E83"/>
    <w:rsid w:val="009A5134"/>
    <w:rsid w:val="009A5D9D"/>
    <w:rsid w:val="009A6902"/>
    <w:rsid w:val="009A6CEF"/>
    <w:rsid w:val="009A6D2C"/>
    <w:rsid w:val="009A6FF2"/>
    <w:rsid w:val="009A7265"/>
    <w:rsid w:val="009A749F"/>
    <w:rsid w:val="009A756B"/>
    <w:rsid w:val="009A779C"/>
    <w:rsid w:val="009B043F"/>
    <w:rsid w:val="009B0593"/>
    <w:rsid w:val="009B0BC1"/>
    <w:rsid w:val="009B0D6E"/>
    <w:rsid w:val="009B0DAC"/>
    <w:rsid w:val="009B10AE"/>
    <w:rsid w:val="009B1508"/>
    <w:rsid w:val="009B2358"/>
    <w:rsid w:val="009B26C5"/>
    <w:rsid w:val="009B2CBE"/>
    <w:rsid w:val="009B3090"/>
    <w:rsid w:val="009B30C5"/>
    <w:rsid w:val="009B376D"/>
    <w:rsid w:val="009B37DD"/>
    <w:rsid w:val="009B3A21"/>
    <w:rsid w:val="009B534A"/>
    <w:rsid w:val="009B540F"/>
    <w:rsid w:val="009B54C3"/>
    <w:rsid w:val="009B55F7"/>
    <w:rsid w:val="009B57B2"/>
    <w:rsid w:val="009B5822"/>
    <w:rsid w:val="009B5B3A"/>
    <w:rsid w:val="009B5CFD"/>
    <w:rsid w:val="009B5F76"/>
    <w:rsid w:val="009B6344"/>
    <w:rsid w:val="009B63BB"/>
    <w:rsid w:val="009B69AD"/>
    <w:rsid w:val="009B6C99"/>
    <w:rsid w:val="009B7065"/>
    <w:rsid w:val="009B721E"/>
    <w:rsid w:val="009B75C4"/>
    <w:rsid w:val="009B7A16"/>
    <w:rsid w:val="009B7BBF"/>
    <w:rsid w:val="009B7C3E"/>
    <w:rsid w:val="009C08B2"/>
    <w:rsid w:val="009C110B"/>
    <w:rsid w:val="009C1B19"/>
    <w:rsid w:val="009C2D5D"/>
    <w:rsid w:val="009C3D45"/>
    <w:rsid w:val="009C3E5A"/>
    <w:rsid w:val="009C4025"/>
    <w:rsid w:val="009C4245"/>
    <w:rsid w:val="009C5105"/>
    <w:rsid w:val="009C6AE9"/>
    <w:rsid w:val="009C6DA0"/>
    <w:rsid w:val="009C6EAD"/>
    <w:rsid w:val="009C728B"/>
    <w:rsid w:val="009C7DE0"/>
    <w:rsid w:val="009D0931"/>
    <w:rsid w:val="009D0D2F"/>
    <w:rsid w:val="009D1E65"/>
    <w:rsid w:val="009D22E5"/>
    <w:rsid w:val="009D2571"/>
    <w:rsid w:val="009D27D1"/>
    <w:rsid w:val="009D2DC2"/>
    <w:rsid w:val="009D3897"/>
    <w:rsid w:val="009D3BAA"/>
    <w:rsid w:val="009D3ECC"/>
    <w:rsid w:val="009D424A"/>
    <w:rsid w:val="009D4A1A"/>
    <w:rsid w:val="009D4EDE"/>
    <w:rsid w:val="009D52BD"/>
    <w:rsid w:val="009D5E3C"/>
    <w:rsid w:val="009D6719"/>
    <w:rsid w:val="009D671B"/>
    <w:rsid w:val="009D68B2"/>
    <w:rsid w:val="009D6B6E"/>
    <w:rsid w:val="009D7837"/>
    <w:rsid w:val="009E02AB"/>
    <w:rsid w:val="009E084A"/>
    <w:rsid w:val="009E15B2"/>
    <w:rsid w:val="009E1D15"/>
    <w:rsid w:val="009E1EC6"/>
    <w:rsid w:val="009E2689"/>
    <w:rsid w:val="009E2D56"/>
    <w:rsid w:val="009E3290"/>
    <w:rsid w:val="009E3447"/>
    <w:rsid w:val="009E5025"/>
    <w:rsid w:val="009E5138"/>
    <w:rsid w:val="009E52F0"/>
    <w:rsid w:val="009E53F3"/>
    <w:rsid w:val="009E54D3"/>
    <w:rsid w:val="009E6B0F"/>
    <w:rsid w:val="009E6D39"/>
    <w:rsid w:val="009E7513"/>
    <w:rsid w:val="009E76E1"/>
    <w:rsid w:val="009F08CC"/>
    <w:rsid w:val="009F0AFB"/>
    <w:rsid w:val="009F0CCA"/>
    <w:rsid w:val="009F1D09"/>
    <w:rsid w:val="009F1FF9"/>
    <w:rsid w:val="009F200F"/>
    <w:rsid w:val="009F219D"/>
    <w:rsid w:val="009F2CA8"/>
    <w:rsid w:val="009F2FD4"/>
    <w:rsid w:val="009F38D4"/>
    <w:rsid w:val="009F3F8D"/>
    <w:rsid w:val="009F3FE6"/>
    <w:rsid w:val="009F400D"/>
    <w:rsid w:val="009F4041"/>
    <w:rsid w:val="009F5964"/>
    <w:rsid w:val="009F5B2B"/>
    <w:rsid w:val="009F5E07"/>
    <w:rsid w:val="009F6A17"/>
    <w:rsid w:val="009F70E1"/>
    <w:rsid w:val="009F7DD0"/>
    <w:rsid w:val="00A00689"/>
    <w:rsid w:val="00A006D4"/>
    <w:rsid w:val="00A007E6"/>
    <w:rsid w:val="00A015E9"/>
    <w:rsid w:val="00A01883"/>
    <w:rsid w:val="00A01CA9"/>
    <w:rsid w:val="00A028FE"/>
    <w:rsid w:val="00A02C25"/>
    <w:rsid w:val="00A03160"/>
    <w:rsid w:val="00A03314"/>
    <w:rsid w:val="00A03566"/>
    <w:rsid w:val="00A03570"/>
    <w:rsid w:val="00A037A6"/>
    <w:rsid w:val="00A04082"/>
    <w:rsid w:val="00A044EA"/>
    <w:rsid w:val="00A0525A"/>
    <w:rsid w:val="00A0604A"/>
    <w:rsid w:val="00A06ADA"/>
    <w:rsid w:val="00A06B44"/>
    <w:rsid w:val="00A075B4"/>
    <w:rsid w:val="00A07876"/>
    <w:rsid w:val="00A07DC1"/>
    <w:rsid w:val="00A10188"/>
    <w:rsid w:val="00A10DBB"/>
    <w:rsid w:val="00A10FA5"/>
    <w:rsid w:val="00A1110E"/>
    <w:rsid w:val="00A1127F"/>
    <w:rsid w:val="00A11375"/>
    <w:rsid w:val="00A11503"/>
    <w:rsid w:val="00A115DB"/>
    <w:rsid w:val="00A11A67"/>
    <w:rsid w:val="00A12043"/>
    <w:rsid w:val="00A12397"/>
    <w:rsid w:val="00A125FC"/>
    <w:rsid w:val="00A13048"/>
    <w:rsid w:val="00A131B8"/>
    <w:rsid w:val="00A14645"/>
    <w:rsid w:val="00A1482E"/>
    <w:rsid w:val="00A148A3"/>
    <w:rsid w:val="00A14F57"/>
    <w:rsid w:val="00A15404"/>
    <w:rsid w:val="00A15B25"/>
    <w:rsid w:val="00A15DD4"/>
    <w:rsid w:val="00A15E13"/>
    <w:rsid w:val="00A161F6"/>
    <w:rsid w:val="00A16DF8"/>
    <w:rsid w:val="00A20816"/>
    <w:rsid w:val="00A20EB9"/>
    <w:rsid w:val="00A211CD"/>
    <w:rsid w:val="00A2174F"/>
    <w:rsid w:val="00A2281F"/>
    <w:rsid w:val="00A22A88"/>
    <w:rsid w:val="00A22ABB"/>
    <w:rsid w:val="00A22E25"/>
    <w:rsid w:val="00A24617"/>
    <w:rsid w:val="00A24912"/>
    <w:rsid w:val="00A24BC0"/>
    <w:rsid w:val="00A25B9D"/>
    <w:rsid w:val="00A26306"/>
    <w:rsid w:val="00A26328"/>
    <w:rsid w:val="00A26331"/>
    <w:rsid w:val="00A2641B"/>
    <w:rsid w:val="00A26CF8"/>
    <w:rsid w:val="00A304D1"/>
    <w:rsid w:val="00A31486"/>
    <w:rsid w:val="00A32E19"/>
    <w:rsid w:val="00A331E5"/>
    <w:rsid w:val="00A332FE"/>
    <w:rsid w:val="00A33AD2"/>
    <w:rsid w:val="00A34781"/>
    <w:rsid w:val="00A35E37"/>
    <w:rsid w:val="00A35F35"/>
    <w:rsid w:val="00A36702"/>
    <w:rsid w:val="00A371FC"/>
    <w:rsid w:val="00A37355"/>
    <w:rsid w:val="00A376F4"/>
    <w:rsid w:val="00A37EBC"/>
    <w:rsid w:val="00A40741"/>
    <w:rsid w:val="00A40756"/>
    <w:rsid w:val="00A41184"/>
    <w:rsid w:val="00A4168F"/>
    <w:rsid w:val="00A41936"/>
    <w:rsid w:val="00A42124"/>
    <w:rsid w:val="00A4263E"/>
    <w:rsid w:val="00A42ED5"/>
    <w:rsid w:val="00A42FDF"/>
    <w:rsid w:val="00A43191"/>
    <w:rsid w:val="00A433A4"/>
    <w:rsid w:val="00A43658"/>
    <w:rsid w:val="00A43964"/>
    <w:rsid w:val="00A439AE"/>
    <w:rsid w:val="00A43A3A"/>
    <w:rsid w:val="00A43CC9"/>
    <w:rsid w:val="00A446C8"/>
    <w:rsid w:val="00A44E3C"/>
    <w:rsid w:val="00A44FEE"/>
    <w:rsid w:val="00A4513D"/>
    <w:rsid w:val="00A45173"/>
    <w:rsid w:val="00A45587"/>
    <w:rsid w:val="00A4588A"/>
    <w:rsid w:val="00A45AE8"/>
    <w:rsid w:val="00A45B30"/>
    <w:rsid w:val="00A45BE9"/>
    <w:rsid w:val="00A45FBE"/>
    <w:rsid w:val="00A46210"/>
    <w:rsid w:val="00A4639E"/>
    <w:rsid w:val="00A46B55"/>
    <w:rsid w:val="00A46E37"/>
    <w:rsid w:val="00A46E7B"/>
    <w:rsid w:val="00A47460"/>
    <w:rsid w:val="00A4795D"/>
    <w:rsid w:val="00A502FE"/>
    <w:rsid w:val="00A508A8"/>
    <w:rsid w:val="00A509DC"/>
    <w:rsid w:val="00A50CAF"/>
    <w:rsid w:val="00A52147"/>
    <w:rsid w:val="00A5229F"/>
    <w:rsid w:val="00A52B41"/>
    <w:rsid w:val="00A5337F"/>
    <w:rsid w:val="00A53D4E"/>
    <w:rsid w:val="00A53F46"/>
    <w:rsid w:val="00A54042"/>
    <w:rsid w:val="00A5477D"/>
    <w:rsid w:val="00A555DE"/>
    <w:rsid w:val="00A556E2"/>
    <w:rsid w:val="00A5614D"/>
    <w:rsid w:val="00A568A5"/>
    <w:rsid w:val="00A5696E"/>
    <w:rsid w:val="00A56FB3"/>
    <w:rsid w:val="00A570BD"/>
    <w:rsid w:val="00A57C70"/>
    <w:rsid w:val="00A602A0"/>
    <w:rsid w:val="00A606C4"/>
    <w:rsid w:val="00A615B3"/>
    <w:rsid w:val="00A616DC"/>
    <w:rsid w:val="00A62149"/>
    <w:rsid w:val="00A623FA"/>
    <w:rsid w:val="00A62EA7"/>
    <w:rsid w:val="00A634F6"/>
    <w:rsid w:val="00A63A7D"/>
    <w:rsid w:val="00A64AB6"/>
    <w:rsid w:val="00A650B0"/>
    <w:rsid w:val="00A65475"/>
    <w:rsid w:val="00A65800"/>
    <w:rsid w:val="00A65A28"/>
    <w:rsid w:val="00A660B8"/>
    <w:rsid w:val="00A6696B"/>
    <w:rsid w:val="00A66EFD"/>
    <w:rsid w:val="00A70011"/>
    <w:rsid w:val="00A70203"/>
    <w:rsid w:val="00A702B1"/>
    <w:rsid w:val="00A703C0"/>
    <w:rsid w:val="00A70633"/>
    <w:rsid w:val="00A71182"/>
    <w:rsid w:val="00A711E7"/>
    <w:rsid w:val="00A71596"/>
    <w:rsid w:val="00A71BB5"/>
    <w:rsid w:val="00A71F08"/>
    <w:rsid w:val="00A7219F"/>
    <w:rsid w:val="00A72207"/>
    <w:rsid w:val="00A724F9"/>
    <w:rsid w:val="00A7472B"/>
    <w:rsid w:val="00A74FB9"/>
    <w:rsid w:val="00A758BE"/>
    <w:rsid w:val="00A76E6D"/>
    <w:rsid w:val="00A7707E"/>
    <w:rsid w:val="00A77097"/>
    <w:rsid w:val="00A770A9"/>
    <w:rsid w:val="00A77774"/>
    <w:rsid w:val="00A777BE"/>
    <w:rsid w:val="00A77965"/>
    <w:rsid w:val="00A80382"/>
    <w:rsid w:val="00A80E4A"/>
    <w:rsid w:val="00A813D0"/>
    <w:rsid w:val="00A818D6"/>
    <w:rsid w:val="00A81AE3"/>
    <w:rsid w:val="00A8384F"/>
    <w:rsid w:val="00A83F65"/>
    <w:rsid w:val="00A84AC7"/>
    <w:rsid w:val="00A85215"/>
    <w:rsid w:val="00A8590A"/>
    <w:rsid w:val="00A86546"/>
    <w:rsid w:val="00A874CE"/>
    <w:rsid w:val="00A8790A"/>
    <w:rsid w:val="00A87A9F"/>
    <w:rsid w:val="00A87E85"/>
    <w:rsid w:val="00A902FE"/>
    <w:rsid w:val="00A903FA"/>
    <w:rsid w:val="00A90A12"/>
    <w:rsid w:val="00A90D8D"/>
    <w:rsid w:val="00A91F96"/>
    <w:rsid w:val="00A9234B"/>
    <w:rsid w:val="00A92896"/>
    <w:rsid w:val="00A92FE1"/>
    <w:rsid w:val="00A93CD1"/>
    <w:rsid w:val="00A93F00"/>
    <w:rsid w:val="00A93F81"/>
    <w:rsid w:val="00A93FF4"/>
    <w:rsid w:val="00A94255"/>
    <w:rsid w:val="00A944F2"/>
    <w:rsid w:val="00A95471"/>
    <w:rsid w:val="00A95B27"/>
    <w:rsid w:val="00A95D25"/>
    <w:rsid w:val="00A95E01"/>
    <w:rsid w:val="00A96B1A"/>
    <w:rsid w:val="00A9717D"/>
    <w:rsid w:val="00A9788B"/>
    <w:rsid w:val="00A978A7"/>
    <w:rsid w:val="00A97C34"/>
    <w:rsid w:val="00AA0167"/>
    <w:rsid w:val="00AA06FF"/>
    <w:rsid w:val="00AA0D50"/>
    <w:rsid w:val="00AA150C"/>
    <w:rsid w:val="00AA19D0"/>
    <w:rsid w:val="00AA1D42"/>
    <w:rsid w:val="00AA3743"/>
    <w:rsid w:val="00AA3B53"/>
    <w:rsid w:val="00AA5294"/>
    <w:rsid w:val="00AA5830"/>
    <w:rsid w:val="00AA5860"/>
    <w:rsid w:val="00AA5AFE"/>
    <w:rsid w:val="00AA5D7F"/>
    <w:rsid w:val="00AA618A"/>
    <w:rsid w:val="00AA6715"/>
    <w:rsid w:val="00AA68A5"/>
    <w:rsid w:val="00AA7E68"/>
    <w:rsid w:val="00AB058A"/>
    <w:rsid w:val="00AB0A14"/>
    <w:rsid w:val="00AB0DC7"/>
    <w:rsid w:val="00AB1198"/>
    <w:rsid w:val="00AB137D"/>
    <w:rsid w:val="00AB1E0B"/>
    <w:rsid w:val="00AB2447"/>
    <w:rsid w:val="00AB2B0B"/>
    <w:rsid w:val="00AB320A"/>
    <w:rsid w:val="00AB56A0"/>
    <w:rsid w:val="00AB5860"/>
    <w:rsid w:val="00AB61EB"/>
    <w:rsid w:val="00AB6371"/>
    <w:rsid w:val="00AB7095"/>
    <w:rsid w:val="00AB7C31"/>
    <w:rsid w:val="00AC03EE"/>
    <w:rsid w:val="00AC0447"/>
    <w:rsid w:val="00AC096F"/>
    <w:rsid w:val="00AC0DAE"/>
    <w:rsid w:val="00AC11E1"/>
    <w:rsid w:val="00AC1241"/>
    <w:rsid w:val="00AC13BF"/>
    <w:rsid w:val="00AC1413"/>
    <w:rsid w:val="00AC1D6E"/>
    <w:rsid w:val="00AC2514"/>
    <w:rsid w:val="00AC256A"/>
    <w:rsid w:val="00AC26E8"/>
    <w:rsid w:val="00AC2E6B"/>
    <w:rsid w:val="00AC37AE"/>
    <w:rsid w:val="00AC3AA4"/>
    <w:rsid w:val="00AC3DE0"/>
    <w:rsid w:val="00AC4042"/>
    <w:rsid w:val="00AC49E0"/>
    <w:rsid w:val="00AC4D92"/>
    <w:rsid w:val="00AC557A"/>
    <w:rsid w:val="00AC55A4"/>
    <w:rsid w:val="00AC572F"/>
    <w:rsid w:val="00AC5C1F"/>
    <w:rsid w:val="00AC6AF4"/>
    <w:rsid w:val="00AC763E"/>
    <w:rsid w:val="00AC7757"/>
    <w:rsid w:val="00AC7AFE"/>
    <w:rsid w:val="00AC7B58"/>
    <w:rsid w:val="00AC7BE0"/>
    <w:rsid w:val="00AC7EB8"/>
    <w:rsid w:val="00AD0BC9"/>
    <w:rsid w:val="00AD0C78"/>
    <w:rsid w:val="00AD11A5"/>
    <w:rsid w:val="00AD1CE8"/>
    <w:rsid w:val="00AD1D3B"/>
    <w:rsid w:val="00AD204A"/>
    <w:rsid w:val="00AD20D6"/>
    <w:rsid w:val="00AD238F"/>
    <w:rsid w:val="00AD2B6A"/>
    <w:rsid w:val="00AD2CF3"/>
    <w:rsid w:val="00AD36D2"/>
    <w:rsid w:val="00AD3732"/>
    <w:rsid w:val="00AD3D52"/>
    <w:rsid w:val="00AD3FB1"/>
    <w:rsid w:val="00AD4627"/>
    <w:rsid w:val="00AD492E"/>
    <w:rsid w:val="00AD4C57"/>
    <w:rsid w:val="00AD5254"/>
    <w:rsid w:val="00AD54A0"/>
    <w:rsid w:val="00AD5D30"/>
    <w:rsid w:val="00AD648E"/>
    <w:rsid w:val="00AD71CA"/>
    <w:rsid w:val="00AD7A86"/>
    <w:rsid w:val="00AD7E7E"/>
    <w:rsid w:val="00AE0165"/>
    <w:rsid w:val="00AE04F0"/>
    <w:rsid w:val="00AE06A3"/>
    <w:rsid w:val="00AE07FF"/>
    <w:rsid w:val="00AE0857"/>
    <w:rsid w:val="00AE0A53"/>
    <w:rsid w:val="00AE0DDE"/>
    <w:rsid w:val="00AE2C5C"/>
    <w:rsid w:val="00AE2ECB"/>
    <w:rsid w:val="00AE3414"/>
    <w:rsid w:val="00AE3BCC"/>
    <w:rsid w:val="00AE3FA9"/>
    <w:rsid w:val="00AE435F"/>
    <w:rsid w:val="00AE4735"/>
    <w:rsid w:val="00AE4764"/>
    <w:rsid w:val="00AE4799"/>
    <w:rsid w:val="00AE4E3B"/>
    <w:rsid w:val="00AE5842"/>
    <w:rsid w:val="00AE5D63"/>
    <w:rsid w:val="00AE629B"/>
    <w:rsid w:val="00AE6D7C"/>
    <w:rsid w:val="00AE6DDA"/>
    <w:rsid w:val="00AF182D"/>
    <w:rsid w:val="00AF19D8"/>
    <w:rsid w:val="00AF1BF0"/>
    <w:rsid w:val="00AF2281"/>
    <w:rsid w:val="00AF2405"/>
    <w:rsid w:val="00AF2EFB"/>
    <w:rsid w:val="00AF32AC"/>
    <w:rsid w:val="00AF32F1"/>
    <w:rsid w:val="00AF385F"/>
    <w:rsid w:val="00AF398A"/>
    <w:rsid w:val="00AF3B79"/>
    <w:rsid w:val="00AF41F5"/>
    <w:rsid w:val="00AF4378"/>
    <w:rsid w:val="00AF50A1"/>
    <w:rsid w:val="00AF55FB"/>
    <w:rsid w:val="00AF576A"/>
    <w:rsid w:val="00AF5BD9"/>
    <w:rsid w:val="00AF5E5F"/>
    <w:rsid w:val="00AF67CB"/>
    <w:rsid w:val="00AF6EBB"/>
    <w:rsid w:val="00AF6FF0"/>
    <w:rsid w:val="00AF7859"/>
    <w:rsid w:val="00AF786C"/>
    <w:rsid w:val="00AF795C"/>
    <w:rsid w:val="00AF7CBA"/>
    <w:rsid w:val="00B009D7"/>
    <w:rsid w:val="00B00E3D"/>
    <w:rsid w:val="00B0175E"/>
    <w:rsid w:val="00B022D7"/>
    <w:rsid w:val="00B02455"/>
    <w:rsid w:val="00B02BF7"/>
    <w:rsid w:val="00B035C1"/>
    <w:rsid w:val="00B03F03"/>
    <w:rsid w:val="00B04C4C"/>
    <w:rsid w:val="00B05A06"/>
    <w:rsid w:val="00B05EDD"/>
    <w:rsid w:val="00B05EEC"/>
    <w:rsid w:val="00B05F20"/>
    <w:rsid w:val="00B061EE"/>
    <w:rsid w:val="00B0636D"/>
    <w:rsid w:val="00B068A5"/>
    <w:rsid w:val="00B06B78"/>
    <w:rsid w:val="00B06C1F"/>
    <w:rsid w:val="00B06FEF"/>
    <w:rsid w:val="00B0724B"/>
    <w:rsid w:val="00B07753"/>
    <w:rsid w:val="00B07C1B"/>
    <w:rsid w:val="00B10390"/>
    <w:rsid w:val="00B106E4"/>
    <w:rsid w:val="00B1078F"/>
    <w:rsid w:val="00B10D25"/>
    <w:rsid w:val="00B10EE5"/>
    <w:rsid w:val="00B11166"/>
    <w:rsid w:val="00B1130E"/>
    <w:rsid w:val="00B11CDB"/>
    <w:rsid w:val="00B12026"/>
    <w:rsid w:val="00B12B3B"/>
    <w:rsid w:val="00B12D3B"/>
    <w:rsid w:val="00B13423"/>
    <w:rsid w:val="00B134D8"/>
    <w:rsid w:val="00B13967"/>
    <w:rsid w:val="00B15AC4"/>
    <w:rsid w:val="00B1663F"/>
    <w:rsid w:val="00B16BE6"/>
    <w:rsid w:val="00B16E1D"/>
    <w:rsid w:val="00B16E4D"/>
    <w:rsid w:val="00B17571"/>
    <w:rsid w:val="00B17B4D"/>
    <w:rsid w:val="00B17F03"/>
    <w:rsid w:val="00B20453"/>
    <w:rsid w:val="00B204C5"/>
    <w:rsid w:val="00B20915"/>
    <w:rsid w:val="00B20EB8"/>
    <w:rsid w:val="00B210BC"/>
    <w:rsid w:val="00B2158A"/>
    <w:rsid w:val="00B21794"/>
    <w:rsid w:val="00B218FB"/>
    <w:rsid w:val="00B21925"/>
    <w:rsid w:val="00B2253D"/>
    <w:rsid w:val="00B22860"/>
    <w:rsid w:val="00B23270"/>
    <w:rsid w:val="00B23539"/>
    <w:rsid w:val="00B23778"/>
    <w:rsid w:val="00B23CF5"/>
    <w:rsid w:val="00B23FC8"/>
    <w:rsid w:val="00B240DB"/>
    <w:rsid w:val="00B25DF1"/>
    <w:rsid w:val="00B261E0"/>
    <w:rsid w:val="00B26E73"/>
    <w:rsid w:val="00B26F8A"/>
    <w:rsid w:val="00B27FBB"/>
    <w:rsid w:val="00B30089"/>
    <w:rsid w:val="00B3026F"/>
    <w:rsid w:val="00B3029B"/>
    <w:rsid w:val="00B30ECE"/>
    <w:rsid w:val="00B3146A"/>
    <w:rsid w:val="00B314BC"/>
    <w:rsid w:val="00B318B1"/>
    <w:rsid w:val="00B32B2B"/>
    <w:rsid w:val="00B32C86"/>
    <w:rsid w:val="00B33392"/>
    <w:rsid w:val="00B3346A"/>
    <w:rsid w:val="00B3354D"/>
    <w:rsid w:val="00B336A4"/>
    <w:rsid w:val="00B3388E"/>
    <w:rsid w:val="00B3395D"/>
    <w:rsid w:val="00B33B53"/>
    <w:rsid w:val="00B33CD2"/>
    <w:rsid w:val="00B33D40"/>
    <w:rsid w:val="00B34106"/>
    <w:rsid w:val="00B344BD"/>
    <w:rsid w:val="00B34621"/>
    <w:rsid w:val="00B35659"/>
    <w:rsid w:val="00B3676F"/>
    <w:rsid w:val="00B3723E"/>
    <w:rsid w:val="00B37334"/>
    <w:rsid w:val="00B37FC8"/>
    <w:rsid w:val="00B4057D"/>
    <w:rsid w:val="00B40926"/>
    <w:rsid w:val="00B409DA"/>
    <w:rsid w:val="00B4107E"/>
    <w:rsid w:val="00B411F9"/>
    <w:rsid w:val="00B4130A"/>
    <w:rsid w:val="00B41528"/>
    <w:rsid w:val="00B42D86"/>
    <w:rsid w:val="00B43337"/>
    <w:rsid w:val="00B44365"/>
    <w:rsid w:val="00B44607"/>
    <w:rsid w:val="00B452F6"/>
    <w:rsid w:val="00B45E02"/>
    <w:rsid w:val="00B45F32"/>
    <w:rsid w:val="00B45F92"/>
    <w:rsid w:val="00B46912"/>
    <w:rsid w:val="00B46964"/>
    <w:rsid w:val="00B47622"/>
    <w:rsid w:val="00B479C7"/>
    <w:rsid w:val="00B50794"/>
    <w:rsid w:val="00B507BF"/>
    <w:rsid w:val="00B517F1"/>
    <w:rsid w:val="00B519C0"/>
    <w:rsid w:val="00B52B6E"/>
    <w:rsid w:val="00B532FD"/>
    <w:rsid w:val="00B537DB"/>
    <w:rsid w:val="00B53D79"/>
    <w:rsid w:val="00B5400F"/>
    <w:rsid w:val="00B5416A"/>
    <w:rsid w:val="00B54803"/>
    <w:rsid w:val="00B54F11"/>
    <w:rsid w:val="00B55382"/>
    <w:rsid w:val="00B56381"/>
    <w:rsid w:val="00B567C2"/>
    <w:rsid w:val="00B5798B"/>
    <w:rsid w:val="00B57D48"/>
    <w:rsid w:val="00B57E0C"/>
    <w:rsid w:val="00B606C4"/>
    <w:rsid w:val="00B6110F"/>
    <w:rsid w:val="00B619CA"/>
    <w:rsid w:val="00B6222B"/>
    <w:rsid w:val="00B6230A"/>
    <w:rsid w:val="00B6234B"/>
    <w:rsid w:val="00B62648"/>
    <w:rsid w:val="00B6387B"/>
    <w:rsid w:val="00B6400E"/>
    <w:rsid w:val="00B649D5"/>
    <w:rsid w:val="00B64DAC"/>
    <w:rsid w:val="00B65126"/>
    <w:rsid w:val="00B66475"/>
    <w:rsid w:val="00B66537"/>
    <w:rsid w:val="00B66721"/>
    <w:rsid w:val="00B66E44"/>
    <w:rsid w:val="00B672B5"/>
    <w:rsid w:val="00B67356"/>
    <w:rsid w:val="00B6751B"/>
    <w:rsid w:val="00B67A74"/>
    <w:rsid w:val="00B70013"/>
    <w:rsid w:val="00B70BA6"/>
    <w:rsid w:val="00B70E1A"/>
    <w:rsid w:val="00B717BB"/>
    <w:rsid w:val="00B719C5"/>
    <w:rsid w:val="00B71B26"/>
    <w:rsid w:val="00B71B72"/>
    <w:rsid w:val="00B723E6"/>
    <w:rsid w:val="00B727AD"/>
    <w:rsid w:val="00B727C0"/>
    <w:rsid w:val="00B72B9F"/>
    <w:rsid w:val="00B72DCC"/>
    <w:rsid w:val="00B72EDF"/>
    <w:rsid w:val="00B72F69"/>
    <w:rsid w:val="00B7340F"/>
    <w:rsid w:val="00B73520"/>
    <w:rsid w:val="00B73B50"/>
    <w:rsid w:val="00B7468A"/>
    <w:rsid w:val="00B74B9E"/>
    <w:rsid w:val="00B74F99"/>
    <w:rsid w:val="00B7521D"/>
    <w:rsid w:val="00B757CC"/>
    <w:rsid w:val="00B75D0A"/>
    <w:rsid w:val="00B76208"/>
    <w:rsid w:val="00B762EE"/>
    <w:rsid w:val="00B7732D"/>
    <w:rsid w:val="00B7771C"/>
    <w:rsid w:val="00B77772"/>
    <w:rsid w:val="00B80620"/>
    <w:rsid w:val="00B809FF"/>
    <w:rsid w:val="00B80E22"/>
    <w:rsid w:val="00B81D1E"/>
    <w:rsid w:val="00B81E33"/>
    <w:rsid w:val="00B8236A"/>
    <w:rsid w:val="00B82A30"/>
    <w:rsid w:val="00B82C7D"/>
    <w:rsid w:val="00B82DEA"/>
    <w:rsid w:val="00B83A18"/>
    <w:rsid w:val="00B851D3"/>
    <w:rsid w:val="00B85A48"/>
    <w:rsid w:val="00B85A83"/>
    <w:rsid w:val="00B86603"/>
    <w:rsid w:val="00B86754"/>
    <w:rsid w:val="00B86D32"/>
    <w:rsid w:val="00B86E68"/>
    <w:rsid w:val="00B87144"/>
    <w:rsid w:val="00B871DC"/>
    <w:rsid w:val="00B878DB"/>
    <w:rsid w:val="00B90223"/>
    <w:rsid w:val="00B9087E"/>
    <w:rsid w:val="00B912AC"/>
    <w:rsid w:val="00B914AD"/>
    <w:rsid w:val="00B91F26"/>
    <w:rsid w:val="00B93947"/>
    <w:rsid w:val="00B9456A"/>
    <w:rsid w:val="00B948D8"/>
    <w:rsid w:val="00B94BA4"/>
    <w:rsid w:val="00B95171"/>
    <w:rsid w:val="00B953BB"/>
    <w:rsid w:val="00B95A76"/>
    <w:rsid w:val="00B95AC0"/>
    <w:rsid w:val="00B95AEF"/>
    <w:rsid w:val="00B95CD3"/>
    <w:rsid w:val="00B961F6"/>
    <w:rsid w:val="00B968BA"/>
    <w:rsid w:val="00B9755E"/>
    <w:rsid w:val="00B97AFE"/>
    <w:rsid w:val="00B97E7B"/>
    <w:rsid w:val="00B97EA3"/>
    <w:rsid w:val="00B97EF8"/>
    <w:rsid w:val="00BA0B39"/>
    <w:rsid w:val="00BA0F2F"/>
    <w:rsid w:val="00BA0F8D"/>
    <w:rsid w:val="00BA1293"/>
    <w:rsid w:val="00BA192D"/>
    <w:rsid w:val="00BA1ED7"/>
    <w:rsid w:val="00BA2539"/>
    <w:rsid w:val="00BA2C88"/>
    <w:rsid w:val="00BA30BC"/>
    <w:rsid w:val="00BA327F"/>
    <w:rsid w:val="00BA3785"/>
    <w:rsid w:val="00BA4CDC"/>
    <w:rsid w:val="00BA4FF1"/>
    <w:rsid w:val="00BA600E"/>
    <w:rsid w:val="00BA6D5C"/>
    <w:rsid w:val="00BB0AE4"/>
    <w:rsid w:val="00BB0AE9"/>
    <w:rsid w:val="00BB28BD"/>
    <w:rsid w:val="00BB3EBC"/>
    <w:rsid w:val="00BB3EFC"/>
    <w:rsid w:val="00BB40BE"/>
    <w:rsid w:val="00BB45A4"/>
    <w:rsid w:val="00BB4626"/>
    <w:rsid w:val="00BB487E"/>
    <w:rsid w:val="00BB5135"/>
    <w:rsid w:val="00BB7681"/>
    <w:rsid w:val="00BB7C7D"/>
    <w:rsid w:val="00BB7E0B"/>
    <w:rsid w:val="00BC05D3"/>
    <w:rsid w:val="00BC06A6"/>
    <w:rsid w:val="00BC1E04"/>
    <w:rsid w:val="00BC2607"/>
    <w:rsid w:val="00BC2629"/>
    <w:rsid w:val="00BC3B72"/>
    <w:rsid w:val="00BC4610"/>
    <w:rsid w:val="00BC49BD"/>
    <w:rsid w:val="00BC5F74"/>
    <w:rsid w:val="00BC609C"/>
    <w:rsid w:val="00BC683F"/>
    <w:rsid w:val="00BC6A48"/>
    <w:rsid w:val="00BC7236"/>
    <w:rsid w:val="00BC786F"/>
    <w:rsid w:val="00BC7D85"/>
    <w:rsid w:val="00BD0BBA"/>
    <w:rsid w:val="00BD1701"/>
    <w:rsid w:val="00BD2B26"/>
    <w:rsid w:val="00BD373C"/>
    <w:rsid w:val="00BD438F"/>
    <w:rsid w:val="00BD463B"/>
    <w:rsid w:val="00BD5C47"/>
    <w:rsid w:val="00BD666F"/>
    <w:rsid w:val="00BD745C"/>
    <w:rsid w:val="00BD7C01"/>
    <w:rsid w:val="00BD7E47"/>
    <w:rsid w:val="00BE044F"/>
    <w:rsid w:val="00BE0A4B"/>
    <w:rsid w:val="00BE0D57"/>
    <w:rsid w:val="00BE0ED3"/>
    <w:rsid w:val="00BE18E4"/>
    <w:rsid w:val="00BE216A"/>
    <w:rsid w:val="00BE2EF3"/>
    <w:rsid w:val="00BE2F21"/>
    <w:rsid w:val="00BE30CE"/>
    <w:rsid w:val="00BE3178"/>
    <w:rsid w:val="00BE33E1"/>
    <w:rsid w:val="00BE38B1"/>
    <w:rsid w:val="00BE3CB9"/>
    <w:rsid w:val="00BE448C"/>
    <w:rsid w:val="00BE4739"/>
    <w:rsid w:val="00BE4F08"/>
    <w:rsid w:val="00BE5FE9"/>
    <w:rsid w:val="00BE601C"/>
    <w:rsid w:val="00BE6038"/>
    <w:rsid w:val="00BE68AF"/>
    <w:rsid w:val="00BE69B0"/>
    <w:rsid w:val="00BE6D9E"/>
    <w:rsid w:val="00BE76B1"/>
    <w:rsid w:val="00BE7A73"/>
    <w:rsid w:val="00BF0338"/>
    <w:rsid w:val="00BF0697"/>
    <w:rsid w:val="00BF06D8"/>
    <w:rsid w:val="00BF0A7E"/>
    <w:rsid w:val="00BF1B67"/>
    <w:rsid w:val="00BF1E9C"/>
    <w:rsid w:val="00BF25D8"/>
    <w:rsid w:val="00BF2617"/>
    <w:rsid w:val="00BF2D1E"/>
    <w:rsid w:val="00BF429A"/>
    <w:rsid w:val="00BF4A0B"/>
    <w:rsid w:val="00BF4A66"/>
    <w:rsid w:val="00BF4DBB"/>
    <w:rsid w:val="00BF50AB"/>
    <w:rsid w:val="00BF50CC"/>
    <w:rsid w:val="00BF5253"/>
    <w:rsid w:val="00BF5457"/>
    <w:rsid w:val="00BF5F5A"/>
    <w:rsid w:val="00BF651D"/>
    <w:rsid w:val="00BF727A"/>
    <w:rsid w:val="00BF728C"/>
    <w:rsid w:val="00BF7FFE"/>
    <w:rsid w:val="00C00385"/>
    <w:rsid w:val="00C005EC"/>
    <w:rsid w:val="00C0104E"/>
    <w:rsid w:val="00C01CB1"/>
    <w:rsid w:val="00C01EEB"/>
    <w:rsid w:val="00C0257D"/>
    <w:rsid w:val="00C02A76"/>
    <w:rsid w:val="00C03691"/>
    <w:rsid w:val="00C0387E"/>
    <w:rsid w:val="00C04207"/>
    <w:rsid w:val="00C04473"/>
    <w:rsid w:val="00C05525"/>
    <w:rsid w:val="00C05725"/>
    <w:rsid w:val="00C0592A"/>
    <w:rsid w:val="00C05B21"/>
    <w:rsid w:val="00C05FDD"/>
    <w:rsid w:val="00C061F9"/>
    <w:rsid w:val="00C06C8A"/>
    <w:rsid w:val="00C10453"/>
    <w:rsid w:val="00C1062B"/>
    <w:rsid w:val="00C10A45"/>
    <w:rsid w:val="00C10DAE"/>
    <w:rsid w:val="00C10F60"/>
    <w:rsid w:val="00C119C8"/>
    <w:rsid w:val="00C12C0C"/>
    <w:rsid w:val="00C13003"/>
    <w:rsid w:val="00C141F4"/>
    <w:rsid w:val="00C14204"/>
    <w:rsid w:val="00C144D2"/>
    <w:rsid w:val="00C14617"/>
    <w:rsid w:val="00C14A88"/>
    <w:rsid w:val="00C14AEE"/>
    <w:rsid w:val="00C14FD3"/>
    <w:rsid w:val="00C1510F"/>
    <w:rsid w:val="00C15B54"/>
    <w:rsid w:val="00C15FA4"/>
    <w:rsid w:val="00C16AB7"/>
    <w:rsid w:val="00C16D94"/>
    <w:rsid w:val="00C175FF"/>
    <w:rsid w:val="00C177B1"/>
    <w:rsid w:val="00C17D31"/>
    <w:rsid w:val="00C17EC4"/>
    <w:rsid w:val="00C17F44"/>
    <w:rsid w:val="00C20EC0"/>
    <w:rsid w:val="00C21764"/>
    <w:rsid w:val="00C21936"/>
    <w:rsid w:val="00C21BC2"/>
    <w:rsid w:val="00C21C3E"/>
    <w:rsid w:val="00C21E2A"/>
    <w:rsid w:val="00C225B7"/>
    <w:rsid w:val="00C225FC"/>
    <w:rsid w:val="00C23B38"/>
    <w:rsid w:val="00C23F2D"/>
    <w:rsid w:val="00C23FD0"/>
    <w:rsid w:val="00C24DA3"/>
    <w:rsid w:val="00C25362"/>
    <w:rsid w:val="00C25D6F"/>
    <w:rsid w:val="00C26058"/>
    <w:rsid w:val="00C26B17"/>
    <w:rsid w:val="00C26C3A"/>
    <w:rsid w:val="00C27038"/>
    <w:rsid w:val="00C271EC"/>
    <w:rsid w:val="00C27434"/>
    <w:rsid w:val="00C30003"/>
    <w:rsid w:val="00C30089"/>
    <w:rsid w:val="00C3062B"/>
    <w:rsid w:val="00C307C6"/>
    <w:rsid w:val="00C30818"/>
    <w:rsid w:val="00C32580"/>
    <w:rsid w:val="00C328A8"/>
    <w:rsid w:val="00C3360C"/>
    <w:rsid w:val="00C338E3"/>
    <w:rsid w:val="00C342CF"/>
    <w:rsid w:val="00C354F1"/>
    <w:rsid w:val="00C35636"/>
    <w:rsid w:val="00C36173"/>
    <w:rsid w:val="00C36B24"/>
    <w:rsid w:val="00C3746E"/>
    <w:rsid w:val="00C37BA8"/>
    <w:rsid w:val="00C40C31"/>
    <w:rsid w:val="00C418D4"/>
    <w:rsid w:val="00C42898"/>
    <w:rsid w:val="00C42AE5"/>
    <w:rsid w:val="00C42EC8"/>
    <w:rsid w:val="00C43F19"/>
    <w:rsid w:val="00C44CEE"/>
    <w:rsid w:val="00C44FE1"/>
    <w:rsid w:val="00C4504E"/>
    <w:rsid w:val="00C454BE"/>
    <w:rsid w:val="00C4555A"/>
    <w:rsid w:val="00C45C11"/>
    <w:rsid w:val="00C45E4D"/>
    <w:rsid w:val="00C46094"/>
    <w:rsid w:val="00C46176"/>
    <w:rsid w:val="00C46287"/>
    <w:rsid w:val="00C464DF"/>
    <w:rsid w:val="00C4794C"/>
    <w:rsid w:val="00C501DC"/>
    <w:rsid w:val="00C503D3"/>
    <w:rsid w:val="00C513F8"/>
    <w:rsid w:val="00C5149B"/>
    <w:rsid w:val="00C5195A"/>
    <w:rsid w:val="00C51CD1"/>
    <w:rsid w:val="00C527D5"/>
    <w:rsid w:val="00C5328E"/>
    <w:rsid w:val="00C536E0"/>
    <w:rsid w:val="00C5487B"/>
    <w:rsid w:val="00C54BF2"/>
    <w:rsid w:val="00C55355"/>
    <w:rsid w:val="00C56369"/>
    <w:rsid w:val="00C56B15"/>
    <w:rsid w:val="00C56F03"/>
    <w:rsid w:val="00C57442"/>
    <w:rsid w:val="00C5752E"/>
    <w:rsid w:val="00C5787A"/>
    <w:rsid w:val="00C60CE2"/>
    <w:rsid w:val="00C60E29"/>
    <w:rsid w:val="00C611EB"/>
    <w:rsid w:val="00C613C2"/>
    <w:rsid w:val="00C61611"/>
    <w:rsid w:val="00C616EA"/>
    <w:rsid w:val="00C619F5"/>
    <w:rsid w:val="00C620F5"/>
    <w:rsid w:val="00C62131"/>
    <w:rsid w:val="00C6354E"/>
    <w:rsid w:val="00C6374E"/>
    <w:rsid w:val="00C63884"/>
    <w:rsid w:val="00C64789"/>
    <w:rsid w:val="00C65546"/>
    <w:rsid w:val="00C65988"/>
    <w:rsid w:val="00C659CD"/>
    <w:rsid w:val="00C66342"/>
    <w:rsid w:val="00C66484"/>
    <w:rsid w:val="00C665A3"/>
    <w:rsid w:val="00C66CF9"/>
    <w:rsid w:val="00C67210"/>
    <w:rsid w:val="00C6775B"/>
    <w:rsid w:val="00C67E2E"/>
    <w:rsid w:val="00C70378"/>
    <w:rsid w:val="00C71224"/>
    <w:rsid w:val="00C71335"/>
    <w:rsid w:val="00C71A1F"/>
    <w:rsid w:val="00C71C46"/>
    <w:rsid w:val="00C71CBF"/>
    <w:rsid w:val="00C71EA8"/>
    <w:rsid w:val="00C71FCF"/>
    <w:rsid w:val="00C723DA"/>
    <w:rsid w:val="00C727A4"/>
    <w:rsid w:val="00C72C15"/>
    <w:rsid w:val="00C72D69"/>
    <w:rsid w:val="00C72D9A"/>
    <w:rsid w:val="00C73538"/>
    <w:rsid w:val="00C7354C"/>
    <w:rsid w:val="00C73B49"/>
    <w:rsid w:val="00C73B79"/>
    <w:rsid w:val="00C73FAC"/>
    <w:rsid w:val="00C7454D"/>
    <w:rsid w:val="00C74596"/>
    <w:rsid w:val="00C749D2"/>
    <w:rsid w:val="00C74D52"/>
    <w:rsid w:val="00C74EBE"/>
    <w:rsid w:val="00C750DC"/>
    <w:rsid w:val="00C75615"/>
    <w:rsid w:val="00C75653"/>
    <w:rsid w:val="00C75CA7"/>
    <w:rsid w:val="00C7602B"/>
    <w:rsid w:val="00C7608C"/>
    <w:rsid w:val="00C7624C"/>
    <w:rsid w:val="00C76BC4"/>
    <w:rsid w:val="00C77093"/>
    <w:rsid w:val="00C77B1C"/>
    <w:rsid w:val="00C77DFD"/>
    <w:rsid w:val="00C77F85"/>
    <w:rsid w:val="00C80B53"/>
    <w:rsid w:val="00C80B57"/>
    <w:rsid w:val="00C80C14"/>
    <w:rsid w:val="00C80E01"/>
    <w:rsid w:val="00C80E60"/>
    <w:rsid w:val="00C8151D"/>
    <w:rsid w:val="00C81CAC"/>
    <w:rsid w:val="00C825BA"/>
    <w:rsid w:val="00C82EDC"/>
    <w:rsid w:val="00C836B3"/>
    <w:rsid w:val="00C844CA"/>
    <w:rsid w:val="00C85DC4"/>
    <w:rsid w:val="00C86B2C"/>
    <w:rsid w:val="00C86B83"/>
    <w:rsid w:val="00C876E2"/>
    <w:rsid w:val="00C902F5"/>
    <w:rsid w:val="00C90C5D"/>
    <w:rsid w:val="00C90DE7"/>
    <w:rsid w:val="00C90E5A"/>
    <w:rsid w:val="00C91004"/>
    <w:rsid w:val="00C9103C"/>
    <w:rsid w:val="00C91585"/>
    <w:rsid w:val="00C91842"/>
    <w:rsid w:val="00C91A3B"/>
    <w:rsid w:val="00C91BA5"/>
    <w:rsid w:val="00C91D66"/>
    <w:rsid w:val="00C91FC8"/>
    <w:rsid w:val="00C9234F"/>
    <w:rsid w:val="00C92A5A"/>
    <w:rsid w:val="00C9308B"/>
    <w:rsid w:val="00C93174"/>
    <w:rsid w:val="00C9356B"/>
    <w:rsid w:val="00C9385B"/>
    <w:rsid w:val="00C93F6E"/>
    <w:rsid w:val="00C940AE"/>
    <w:rsid w:val="00C943C0"/>
    <w:rsid w:val="00C944A3"/>
    <w:rsid w:val="00C944FD"/>
    <w:rsid w:val="00C946F2"/>
    <w:rsid w:val="00C9482F"/>
    <w:rsid w:val="00C952D0"/>
    <w:rsid w:val="00C95820"/>
    <w:rsid w:val="00C961E8"/>
    <w:rsid w:val="00C96D0E"/>
    <w:rsid w:val="00C96E69"/>
    <w:rsid w:val="00C97ADB"/>
    <w:rsid w:val="00CA01DB"/>
    <w:rsid w:val="00CA01DF"/>
    <w:rsid w:val="00CA07BB"/>
    <w:rsid w:val="00CA0955"/>
    <w:rsid w:val="00CA0F65"/>
    <w:rsid w:val="00CA14B3"/>
    <w:rsid w:val="00CA2322"/>
    <w:rsid w:val="00CA2627"/>
    <w:rsid w:val="00CA283C"/>
    <w:rsid w:val="00CA2A24"/>
    <w:rsid w:val="00CA30DD"/>
    <w:rsid w:val="00CA36B7"/>
    <w:rsid w:val="00CA4CCA"/>
    <w:rsid w:val="00CA5312"/>
    <w:rsid w:val="00CA5493"/>
    <w:rsid w:val="00CA59E5"/>
    <w:rsid w:val="00CA66DF"/>
    <w:rsid w:val="00CA6ACA"/>
    <w:rsid w:val="00CA6E20"/>
    <w:rsid w:val="00CA78A9"/>
    <w:rsid w:val="00CA7939"/>
    <w:rsid w:val="00CB00FC"/>
    <w:rsid w:val="00CB04DF"/>
    <w:rsid w:val="00CB0C01"/>
    <w:rsid w:val="00CB15A7"/>
    <w:rsid w:val="00CB1691"/>
    <w:rsid w:val="00CB1B44"/>
    <w:rsid w:val="00CB2087"/>
    <w:rsid w:val="00CB2B3C"/>
    <w:rsid w:val="00CB332C"/>
    <w:rsid w:val="00CB3774"/>
    <w:rsid w:val="00CB3CF5"/>
    <w:rsid w:val="00CB3D4C"/>
    <w:rsid w:val="00CB3EB0"/>
    <w:rsid w:val="00CB43D0"/>
    <w:rsid w:val="00CB4C3F"/>
    <w:rsid w:val="00CB576E"/>
    <w:rsid w:val="00CB586E"/>
    <w:rsid w:val="00CB6ACC"/>
    <w:rsid w:val="00CB6B54"/>
    <w:rsid w:val="00CB7D1A"/>
    <w:rsid w:val="00CC0490"/>
    <w:rsid w:val="00CC064D"/>
    <w:rsid w:val="00CC0F6B"/>
    <w:rsid w:val="00CC1429"/>
    <w:rsid w:val="00CC1B8E"/>
    <w:rsid w:val="00CC1F8F"/>
    <w:rsid w:val="00CC2F5A"/>
    <w:rsid w:val="00CC3652"/>
    <w:rsid w:val="00CC4979"/>
    <w:rsid w:val="00CC4A3B"/>
    <w:rsid w:val="00CC4B8B"/>
    <w:rsid w:val="00CC4DF9"/>
    <w:rsid w:val="00CC6049"/>
    <w:rsid w:val="00CC619E"/>
    <w:rsid w:val="00CC688E"/>
    <w:rsid w:val="00CC7C3F"/>
    <w:rsid w:val="00CD0002"/>
    <w:rsid w:val="00CD0BE3"/>
    <w:rsid w:val="00CD139C"/>
    <w:rsid w:val="00CD1490"/>
    <w:rsid w:val="00CD14B5"/>
    <w:rsid w:val="00CD17DD"/>
    <w:rsid w:val="00CD225D"/>
    <w:rsid w:val="00CD32B5"/>
    <w:rsid w:val="00CD3E88"/>
    <w:rsid w:val="00CD5065"/>
    <w:rsid w:val="00CD5074"/>
    <w:rsid w:val="00CD540F"/>
    <w:rsid w:val="00CD55B1"/>
    <w:rsid w:val="00CD5AF3"/>
    <w:rsid w:val="00CD5C59"/>
    <w:rsid w:val="00CD6007"/>
    <w:rsid w:val="00CD619A"/>
    <w:rsid w:val="00CD62F2"/>
    <w:rsid w:val="00CD63B4"/>
    <w:rsid w:val="00CD6536"/>
    <w:rsid w:val="00CD66A1"/>
    <w:rsid w:val="00CD6A76"/>
    <w:rsid w:val="00CD72A7"/>
    <w:rsid w:val="00CD7372"/>
    <w:rsid w:val="00CD760A"/>
    <w:rsid w:val="00CD76C6"/>
    <w:rsid w:val="00CE0531"/>
    <w:rsid w:val="00CE14D6"/>
    <w:rsid w:val="00CE19E3"/>
    <w:rsid w:val="00CE2156"/>
    <w:rsid w:val="00CE27E4"/>
    <w:rsid w:val="00CE3B6B"/>
    <w:rsid w:val="00CE404D"/>
    <w:rsid w:val="00CE42B7"/>
    <w:rsid w:val="00CE440B"/>
    <w:rsid w:val="00CE4762"/>
    <w:rsid w:val="00CE6698"/>
    <w:rsid w:val="00CE75F3"/>
    <w:rsid w:val="00CE797A"/>
    <w:rsid w:val="00CF03E6"/>
    <w:rsid w:val="00CF0E79"/>
    <w:rsid w:val="00CF13EB"/>
    <w:rsid w:val="00CF143F"/>
    <w:rsid w:val="00CF1886"/>
    <w:rsid w:val="00CF18F2"/>
    <w:rsid w:val="00CF229D"/>
    <w:rsid w:val="00CF2367"/>
    <w:rsid w:val="00CF25F5"/>
    <w:rsid w:val="00CF276C"/>
    <w:rsid w:val="00CF2CD7"/>
    <w:rsid w:val="00CF30C2"/>
    <w:rsid w:val="00CF327B"/>
    <w:rsid w:val="00CF3B86"/>
    <w:rsid w:val="00CF451B"/>
    <w:rsid w:val="00CF54E6"/>
    <w:rsid w:val="00CF5928"/>
    <w:rsid w:val="00CF64DC"/>
    <w:rsid w:val="00CF7807"/>
    <w:rsid w:val="00CF78BD"/>
    <w:rsid w:val="00CF7E37"/>
    <w:rsid w:val="00D00ADA"/>
    <w:rsid w:val="00D00E04"/>
    <w:rsid w:val="00D01A65"/>
    <w:rsid w:val="00D023A8"/>
    <w:rsid w:val="00D024B1"/>
    <w:rsid w:val="00D02624"/>
    <w:rsid w:val="00D02868"/>
    <w:rsid w:val="00D02E6A"/>
    <w:rsid w:val="00D031EE"/>
    <w:rsid w:val="00D04016"/>
    <w:rsid w:val="00D04698"/>
    <w:rsid w:val="00D0597C"/>
    <w:rsid w:val="00D064C5"/>
    <w:rsid w:val="00D06B17"/>
    <w:rsid w:val="00D07797"/>
    <w:rsid w:val="00D100F4"/>
    <w:rsid w:val="00D108D0"/>
    <w:rsid w:val="00D11A44"/>
    <w:rsid w:val="00D11DA1"/>
    <w:rsid w:val="00D12274"/>
    <w:rsid w:val="00D1279B"/>
    <w:rsid w:val="00D12A18"/>
    <w:rsid w:val="00D13DC6"/>
    <w:rsid w:val="00D142DB"/>
    <w:rsid w:val="00D143E0"/>
    <w:rsid w:val="00D14E1B"/>
    <w:rsid w:val="00D156D3"/>
    <w:rsid w:val="00D157EC"/>
    <w:rsid w:val="00D16596"/>
    <w:rsid w:val="00D16831"/>
    <w:rsid w:val="00D16CE9"/>
    <w:rsid w:val="00D170F5"/>
    <w:rsid w:val="00D1722A"/>
    <w:rsid w:val="00D17360"/>
    <w:rsid w:val="00D17826"/>
    <w:rsid w:val="00D17889"/>
    <w:rsid w:val="00D203D9"/>
    <w:rsid w:val="00D21585"/>
    <w:rsid w:val="00D21B9C"/>
    <w:rsid w:val="00D21C60"/>
    <w:rsid w:val="00D22130"/>
    <w:rsid w:val="00D2246F"/>
    <w:rsid w:val="00D22486"/>
    <w:rsid w:val="00D229D0"/>
    <w:rsid w:val="00D23EDC"/>
    <w:rsid w:val="00D253C3"/>
    <w:rsid w:val="00D25B62"/>
    <w:rsid w:val="00D2626C"/>
    <w:rsid w:val="00D26AD7"/>
    <w:rsid w:val="00D26B23"/>
    <w:rsid w:val="00D26D86"/>
    <w:rsid w:val="00D2722E"/>
    <w:rsid w:val="00D276B1"/>
    <w:rsid w:val="00D309EC"/>
    <w:rsid w:val="00D3158F"/>
    <w:rsid w:val="00D32824"/>
    <w:rsid w:val="00D32BE3"/>
    <w:rsid w:val="00D33408"/>
    <w:rsid w:val="00D34496"/>
    <w:rsid w:val="00D346C9"/>
    <w:rsid w:val="00D34764"/>
    <w:rsid w:val="00D35350"/>
    <w:rsid w:val="00D35433"/>
    <w:rsid w:val="00D35A20"/>
    <w:rsid w:val="00D35E75"/>
    <w:rsid w:val="00D35FFB"/>
    <w:rsid w:val="00D3602A"/>
    <w:rsid w:val="00D3732B"/>
    <w:rsid w:val="00D37E71"/>
    <w:rsid w:val="00D400F8"/>
    <w:rsid w:val="00D4104F"/>
    <w:rsid w:val="00D4115A"/>
    <w:rsid w:val="00D4167B"/>
    <w:rsid w:val="00D436AB"/>
    <w:rsid w:val="00D439FA"/>
    <w:rsid w:val="00D446A1"/>
    <w:rsid w:val="00D447EA"/>
    <w:rsid w:val="00D44970"/>
    <w:rsid w:val="00D44A41"/>
    <w:rsid w:val="00D4570D"/>
    <w:rsid w:val="00D4765A"/>
    <w:rsid w:val="00D47933"/>
    <w:rsid w:val="00D47F10"/>
    <w:rsid w:val="00D47F82"/>
    <w:rsid w:val="00D5034B"/>
    <w:rsid w:val="00D50AEF"/>
    <w:rsid w:val="00D50CEC"/>
    <w:rsid w:val="00D527EE"/>
    <w:rsid w:val="00D53053"/>
    <w:rsid w:val="00D53806"/>
    <w:rsid w:val="00D53A31"/>
    <w:rsid w:val="00D53E9D"/>
    <w:rsid w:val="00D55721"/>
    <w:rsid w:val="00D55B37"/>
    <w:rsid w:val="00D55BD3"/>
    <w:rsid w:val="00D5656E"/>
    <w:rsid w:val="00D56CF9"/>
    <w:rsid w:val="00D56E6E"/>
    <w:rsid w:val="00D6047D"/>
    <w:rsid w:val="00D608CD"/>
    <w:rsid w:val="00D61C15"/>
    <w:rsid w:val="00D61D9C"/>
    <w:rsid w:val="00D62C0C"/>
    <w:rsid w:val="00D62DF3"/>
    <w:rsid w:val="00D63017"/>
    <w:rsid w:val="00D63684"/>
    <w:rsid w:val="00D6370B"/>
    <w:rsid w:val="00D63B0D"/>
    <w:rsid w:val="00D63D9F"/>
    <w:rsid w:val="00D64078"/>
    <w:rsid w:val="00D64A84"/>
    <w:rsid w:val="00D6501C"/>
    <w:rsid w:val="00D651C9"/>
    <w:rsid w:val="00D6551E"/>
    <w:rsid w:val="00D655A1"/>
    <w:rsid w:val="00D65704"/>
    <w:rsid w:val="00D6575C"/>
    <w:rsid w:val="00D659F1"/>
    <w:rsid w:val="00D65B2B"/>
    <w:rsid w:val="00D66722"/>
    <w:rsid w:val="00D705ED"/>
    <w:rsid w:val="00D70CA6"/>
    <w:rsid w:val="00D70EC2"/>
    <w:rsid w:val="00D70FAC"/>
    <w:rsid w:val="00D7106D"/>
    <w:rsid w:val="00D710EE"/>
    <w:rsid w:val="00D7152E"/>
    <w:rsid w:val="00D71A95"/>
    <w:rsid w:val="00D72C49"/>
    <w:rsid w:val="00D72DA7"/>
    <w:rsid w:val="00D731F3"/>
    <w:rsid w:val="00D739B0"/>
    <w:rsid w:val="00D73F51"/>
    <w:rsid w:val="00D746AF"/>
    <w:rsid w:val="00D7470A"/>
    <w:rsid w:val="00D7557B"/>
    <w:rsid w:val="00D75A3F"/>
    <w:rsid w:val="00D75D87"/>
    <w:rsid w:val="00D75F24"/>
    <w:rsid w:val="00D7629C"/>
    <w:rsid w:val="00D763F1"/>
    <w:rsid w:val="00D76864"/>
    <w:rsid w:val="00D76B3F"/>
    <w:rsid w:val="00D773FC"/>
    <w:rsid w:val="00D77484"/>
    <w:rsid w:val="00D77705"/>
    <w:rsid w:val="00D80CE0"/>
    <w:rsid w:val="00D80DE4"/>
    <w:rsid w:val="00D8153C"/>
    <w:rsid w:val="00D82652"/>
    <w:rsid w:val="00D82D55"/>
    <w:rsid w:val="00D83FEA"/>
    <w:rsid w:val="00D85190"/>
    <w:rsid w:val="00D8523B"/>
    <w:rsid w:val="00D854DF"/>
    <w:rsid w:val="00D85AC3"/>
    <w:rsid w:val="00D866B2"/>
    <w:rsid w:val="00D86A4E"/>
    <w:rsid w:val="00D86C05"/>
    <w:rsid w:val="00D87074"/>
    <w:rsid w:val="00D9109D"/>
    <w:rsid w:val="00D91492"/>
    <w:rsid w:val="00D927D9"/>
    <w:rsid w:val="00D92FCE"/>
    <w:rsid w:val="00D93040"/>
    <w:rsid w:val="00D934B3"/>
    <w:rsid w:val="00D941A7"/>
    <w:rsid w:val="00D941B2"/>
    <w:rsid w:val="00D94794"/>
    <w:rsid w:val="00D947A4"/>
    <w:rsid w:val="00D948E3"/>
    <w:rsid w:val="00D94B1F"/>
    <w:rsid w:val="00D956EF"/>
    <w:rsid w:val="00D95B44"/>
    <w:rsid w:val="00D96C42"/>
    <w:rsid w:val="00D96F96"/>
    <w:rsid w:val="00D97833"/>
    <w:rsid w:val="00D97E18"/>
    <w:rsid w:val="00DA03B6"/>
    <w:rsid w:val="00DA06BE"/>
    <w:rsid w:val="00DA0D1F"/>
    <w:rsid w:val="00DA17CA"/>
    <w:rsid w:val="00DA1EF9"/>
    <w:rsid w:val="00DA22F5"/>
    <w:rsid w:val="00DA2424"/>
    <w:rsid w:val="00DA2509"/>
    <w:rsid w:val="00DA2999"/>
    <w:rsid w:val="00DA29F8"/>
    <w:rsid w:val="00DA3266"/>
    <w:rsid w:val="00DA3503"/>
    <w:rsid w:val="00DA358B"/>
    <w:rsid w:val="00DA3C8B"/>
    <w:rsid w:val="00DA42D9"/>
    <w:rsid w:val="00DA4B3F"/>
    <w:rsid w:val="00DA5151"/>
    <w:rsid w:val="00DA5945"/>
    <w:rsid w:val="00DA6E9D"/>
    <w:rsid w:val="00DA70EF"/>
    <w:rsid w:val="00DA746B"/>
    <w:rsid w:val="00DA7831"/>
    <w:rsid w:val="00DA79E9"/>
    <w:rsid w:val="00DB01C9"/>
    <w:rsid w:val="00DB040E"/>
    <w:rsid w:val="00DB0A8A"/>
    <w:rsid w:val="00DB0F3D"/>
    <w:rsid w:val="00DB1BB0"/>
    <w:rsid w:val="00DB285A"/>
    <w:rsid w:val="00DB385B"/>
    <w:rsid w:val="00DB4202"/>
    <w:rsid w:val="00DB4271"/>
    <w:rsid w:val="00DB4888"/>
    <w:rsid w:val="00DB498C"/>
    <w:rsid w:val="00DB5A6D"/>
    <w:rsid w:val="00DB5EC4"/>
    <w:rsid w:val="00DB6067"/>
    <w:rsid w:val="00DB634A"/>
    <w:rsid w:val="00DB6358"/>
    <w:rsid w:val="00DB7497"/>
    <w:rsid w:val="00DB7BC0"/>
    <w:rsid w:val="00DC07C3"/>
    <w:rsid w:val="00DC089E"/>
    <w:rsid w:val="00DC0C04"/>
    <w:rsid w:val="00DC1508"/>
    <w:rsid w:val="00DC1BB7"/>
    <w:rsid w:val="00DC22F0"/>
    <w:rsid w:val="00DC260F"/>
    <w:rsid w:val="00DC2DC8"/>
    <w:rsid w:val="00DC3B39"/>
    <w:rsid w:val="00DC4535"/>
    <w:rsid w:val="00DC45A0"/>
    <w:rsid w:val="00DC460D"/>
    <w:rsid w:val="00DC5398"/>
    <w:rsid w:val="00DC6118"/>
    <w:rsid w:val="00DC6884"/>
    <w:rsid w:val="00DC6B56"/>
    <w:rsid w:val="00DC744D"/>
    <w:rsid w:val="00DC778A"/>
    <w:rsid w:val="00DC7923"/>
    <w:rsid w:val="00DD05CB"/>
    <w:rsid w:val="00DD0690"/>
    <w:rsid w:val="00DD1189"/>
    <w:rsid w:val="00DD1836"/>
    <w:rsid w:val="00DD20FC"/>
    <w:rsid w:val="00DD2544"/>
    <w:rsid w:val="00DD361E"/>
    <w:rsid w:val="00DD3EB6"/>
    <w:rsid w:val="00DD4290"/>
    <w:rsid w:val="00DD42AD"/>
    <w:rsid w:val="00DD4C80"/>
    <w:rsid w:val="00DD5207"/>
    <w:rsid w:val="00DD5C93"/>
    <w:rsid w:val="00DD683A"/>
    <w:rsid w:val="00DD6FFE"/>
    <w:rsid w:val="00DD72CC"/>
    <w:rsid w:val="00DD7311"/>
    <w:rsid w:val="00DD7F14"/>
    <w:rsid w:val="00DE0084"/>
    <w:rsid w:val="00DE0170"/>
    <w:rsid w:val="00DE02D4"/>
    <w:rsid w:val="00DE050B"/>
    <w:rsid w:val="00DE05A0"/>
    <w:rsid w:val="00DE109B"/>
    <w:rsid w:val="00DE1330"/>
    <w:rsid w:val="00DE1750"/>
    <w:rsid w:val="00DE2306"/>
    <w:rsid w:val="00DE23B8"/>
    <w:rsid w:val="00DE346C"/>
    <w:rsid w:val="00DE3631"/>
    <w:rsid w:val="00DE3727"/>
    <w:rsid w:val="00DE38EE"/>
    <w:rsid w:val="00DE3CBF"/>
    <w:rsid w:val="00DE59F4"/>
    <w:rsid w:val="00DE5ABA"/>
    <w:rsid w:val="00DE6E0D"/>
    <w:rsid w:val="00DE7214"/>
    <w:rsid w:val="00DE750C"/>
    <w:rsid w:val="00DE77AF"/>
    <w:rsid w:val="00DE7E72"/>
    <w:rsid w:val="00DF04C9"/>
    <w:rsid w:val="00DF0506"/>
    <w:rsid w:val="00DF1136"/>
    <w:rsid w:val="00DF1254"/>
    <w:rsid w:val="00DF13DA"/>
    <w:rsid w:val="00DF14DF"/>
    <w:rsid w:val="00DF18D0"/>
    <w:rsid w:val="00DF20F2"/>
    <w:rsid w:val="00DF3202"/>
    <w:rsid w:val="00DF327E"/>
    <w:rsid w:val="00DF3388"/>
    <w:rsid w:val="00DF3412"/>
    <w:rsid w:val="00DF35A3"/>
    <w:rsid w:val="00DF481E"/>
    <w:rsid w:val="00DF4C62"/>
    <w:rsid w:val="00DF4ED3"/>
    <w:rsid w:val="00DF5430"/>
    <w:rsid w:val="00DF5891"/>
    <w:rsid w:val="00DF60F6"/>
    <w:rsid w:val="00DF62F9"/>
    <w:rsid w:val="00DF65C5"/>
    <w:rsid w:val="00DF68C8"/>
    <w:rsid w:val="00DF73C6"/>
    <w:rsid w:val="00DF7AB3"/>
    <w:rsid w:val="00E001C5"/>
    <w:rsid w:val="00E001DD"/>
    <w:rsid w:val="00E00305"/>
    <w:rsid w:val="00E00E43"/>
    <w:rsid w:val="00E00EB1"/>
    <w:rsid w:val="00E0109F"/>
    <w:rsid w:val="00E01664"/>
    <w:rsid w:val="00E017D8"/>
    <w:rsid w:val="00E02014"/>
    <w:rsid w:val="00E023DB"/>
    <w:rsid w:val="00E0258F"/>
    <w:rsid w:val="00E02C03"/>
    <w:rsid w:val="00E036B1"/>
    <w:rsid w:val="00E036F4"/>
    <w:rsid w:val="00E04214"/>
    <w:rsid w:val="00E04A1A"/>
    <w:rsid w:val="00E04B63"/>
    <w:rsid w:val="00E04FE3"/>
    <w:rsid w:val="00E0513C"/>
    <w:rsid w:val="00E05932"/>
    <w:rsid w:val="00E061E6"/>
    <w:rsid w:val="00E067AC"/>
    <w:rsid w:val="00E06D6A"/>
    <w:rsid w:val="00E07658"/>
    <w:rsid w:val="00E07AE5"/>
    <w:rsid w:val="00E07CE4"/>
    <w:rsid w:val="00E10D2C"/>
    <w:rsid w:val="00E10D2E"/>
    <w:rsid w:val="00E10EEF"/>
    <w:rsid w:val="00E10EF6"/>
    <w:rsid w:val="00E11317"/>
    <w:rsid w:val="00E118E6"/>
    <w:rsid w:val="00E1212B"/>
    <w:rsid w:val="00E1284D"/>
    <w:rsid w:val="00E12C4D"/>
    <w:rsid w:val="00E12D5D"/>
    <w:rsid w:val="00E13B71"/>
    <w:rsid w:val="00E14104"/>
    <w:rsid w:val="00E1535C"/>
    <w:rsid w:val="00E15551"/>
    <w:rsid w:val="00E15869"/>
    <w:rsid w:val="00E15C74"/>
    <w:rsid w:val="00E1685A"/>
    <w:rsid w:val="00E1696D"/>
    <w:rsid w:val="00E16BF4"/>
    <w:rsid w:val="00E16D3E"/>
    <w:rsid w:val="00E17512"/>
    <w:rsid w:val="00E1775B"/>
    <w:rsid w:val="00E20003"/>
    <w:rsid w:val="00E201E8"/>
    <w:rsid w:val="00E208C4"/>
    <w:rsid w:val="00E21156"/>
    <w:rsid w:val="00E22D69"/>
    <w:rsid w:val="00E23588"/>
    <w:rsid w:val="00E235D4"/>
    <w:rsid w:val="00E235F0"/>
    <w:rsid w:val="00E23A50"/>
    <w:rsid w:val="00E23BD5"/>
    <w:rsid w:val="00E2473B"/>
    <w:rsid w:val="00E24815"/>
    <w:rsid w:val="00E24940"/>
    <w:rsid w:val="00E24943"/>
    <w:rsid w:val="00E251B8"/>
    <w:rsid w:val="00E262A8"/>
    <w:rsid w:val="00E269C3"/>
    <w:rsid w:val="00E26F49"/>
    <w:rsid w:val="00E26F7F"/>
    <w:rsid w:val="00E27547"/>
    <w:rsid w:val="00E30410"/>
    <w:rsid w:val="00E305CB"/>
    <w:rsid w:val="00E310B7"/>
    <w:rsid w:val="00E31B8B"/>
    <w:rsid w:val="00E31D9A"/>
    <w:rsid w:val="00E32B73"/>
    <w:rsid w:val="00E32EAD"/>
    <w:rsid w:val="00E336A4"/>
    <w:rsid w:val="00E336ED"/>
    <w:rsid w:val="00E342BC"/>
    <w:rsid w:val="00E344D7"/>
    <w:rsid w:val="00E346AC"/>
    <w:rsid w:val="00E34EF2"/>
    <w:rsid w:val="00E3535D"/>
    <w:rsid w:val="00E35956"/>
    <w:rsid w:val="00E35975"/>
    <w:rsid w:val="00E35C47"/>
    <w:rsid w:val="00E360BC"/>
    <w:rsid w:val="00E360D5"/>
    <w:rsid w:val="00E36403"/>
    <w:rsid w:val="00E366FD"/>
    <w:rsid w:val="00E36944"/>
    <w:rsid w:val="00E36C86"/>
    <w:rsid w:val="00E403A2"/>
    <w:rsid w:val="00E403A6"/>
    <w:rsid w:val="00E40442"/>
    <w:rsid w:val="00E40A58"/>
    <w:rsid w:val="00E40BBE"/>
    <w:rsid w:val="00E40D61"/>
    <w:rsid w:val="00E4157F"/>
    <w:rsid w:val="00E421D1"/>
    <w:rsid w:val="00E42A61"/>
    <w:rsid w:val="00E42AEB"/>
    <w:rsid w:val="00E4333D"/>
    <w:rsid w:val="00E4420F"/>
    <w:rsid w:val="00E44420"/>
    <w:rsid w:val="00E445C7"/>
    <w:rsid w:val="00E44874"/>
    <w:rsid w:val="00E44A36"/>
    <w:rsid w:val="00E4576A"/>
    <w:rsid w:val="00E460A4"/>
    <w:rsid w:val="00E462F9"/>
    <w:rsid w:val="00E46989"/>
    <w:rsid w:val="00E46C65"/>
    <w:rsid w:val="00E46E25"/>
    <w:rsid w:val="00E47375"/>
    <w:rsid w:val="00E50257"/>
    <w:rsid w:val="00E50C46"/>
    <w:rsid w:val="00E50E61"/>
    <w:rsid w:val="00E50F51"/>
    <w:rsid w:val="00E512B7"/>
    <w:rsid w:val="00E516D6"/>
    <w:rsid w:val="00E51931"/>
    <w:rsid w:val="00E51962"/>
    <w:rsid w:val="00E51FED"/>
    <w:rsid w:val="00E538F9"/>
    <w:rsid w:val="00E540EC"/>
    <w:rsid w:val="00E54618"/>
    <w:rsid w:val="00E54937"/>
    <w:rsid w:val="00E54B8B"/>
    <w:rsid w:val="00E54D29"/>
    <w:rsid w:val="00E55607"/>
    <w:rsid w:val="00E56900"/>
    <w:rsid w:val="00E60042"/>
    <w:rsid w:val="00E60143"/>
    <w:rsid w:val="00E6054D"/>
    <w:rsid w:val="00E60D67"/>
    <w:rsid w:val="00E60F6D"/>
    <w:rsid w:val="00E614C2"/>
    <w:rsid w:val="00E61CF9"/>
    <w:rsid w:val="00E61FF1"/>
    <w:rsid w:val="00E622B9"/>
    <w:rsid w:val="00E629E1"/>
    <w:rsid w:val="00E62D8A"/>
    <w:rsid w:val="00E62E57"/>
    <w:rsid w:val="00E634C7"/>
    <w:rsid w:val="00E634E8"/>
    <w:rsid w:val="00E637B5"/>
    <w:rsid w:val="00E637E3"/>
    <w:rsid w:val="00E63C73"/>
    <w:rsid w:val="00E6408B"/>
    <w:rsid w:val="00E642FB"/>
    <w:rsid w:val="00E64837"/>
    <w:rsid w:val="00E64A6F"/>
    <w:rsid w:val="00E64CBE"/>
    <w:rsid w:val="00E65486"/>
    <w:rsid w:val="00E659F8"/>
    <w:rsid w:val="00E66009"/>
    <w:rsid w:val="00E66215"/>
    <w:rsid w:val="00E6756B"/>
    <w:rsid w:val="00E70254"/>
    <w:rsid w:val="00E70690"/>
    <w:rsid w:val="00E708F9"/>
    <w:rsid w:val="00E70B88"/>
    <w:rsid w:val="00E715C8"/>
    <w:rsid w:val="00E71832"/>
    <w:rsid w:val="00E71ACE"/>
    <w:rsid w:val="00E7235C"/>
    <w:rsid w:val="00E7257D"/>
    <w:rsid w:val="00E72948"/>
    <w:rsid w:val="00E72B5E"/>
    <w:rsid w:val="00E72E0A"/>
    <w:rsid w:val="00E74053"/>
    <w:rsid w:val="00E74E03"/>
    <w:rsid w:val="00E75582"/>
    <w:rsid w:val="00E76003"/>
    <w:rsid w:val="00E761B9"/>
    <w:rsid w:val="00E762CF"/>
    <w:rsid w:val="00E7652E"/>
    <w:rsid w:val="00E765C7"/>
    <w:rsid w:val="00E770B8"/>
    <w:rsid w:val="00E80324"/>
    <w:rsid w:val="00E805D6"/>
    <w:rsid w:val="00E8114C"/>
    <w:rsid w:val="00E818CB"/>
    <w:rsid w:val="00E81D95"/>
    <w:rsid w:val="00E82113"/>
    <w:rsid w:val="00E82334"/>
    <w:rsid w:val="00E82B27"/>
    <w:rsid w:val="00E8453F"/>
    <w:rsid w:val="00E84AF7"/>
    <w:rsid w:val="00E84B4A"/>
    <w:rsid w:val="00E85182"/>
    <w:rsid w:val="00E85318"/>
    <w:rsid w:val="00E85937"/>
    <w:rsid w:val="00E86495"/>
    <w:rsid w:val="00E86827"/>
    <w:rsid w:val="00E86A4A"/>
    <w:rsid w:val="00E86BC9"/>
    <w:rsid w:val="00E86CF0"/>
    <w:rsid w:val="00E86D82"/>
    <w:rsid w:val="00E871C4"/>
    <w:rsid w:val="00E872ED"/>
    <w:rsid w:val="00E87EB5"/>
    <w:rsid w:val="00E90467"/>
    <w:rsid w:val="00E91B8E"/>
    <w:rsid w:val="00E91C57"/>
    <w:rsid w:val="00E9203B"/>
    <w:rsid w:val="00E9241C"/>
    <w:rsid w:val="00E92576"/>
    <w:rsid w:val="00E931DE"/>
    <w:rsid w:val="00E93739"/>
    <w:rsid w:val="00E95A78"/>
    <w:rsid w:val="00E95DB5"/>
    <w:rsid w:val="00E966E8"/>
    <w:rsid w:val="00E97452"/>
    <w:rsid w:val="00E974EF"/>
    <w:rsid w:val="00E97622"/>
    <w:rsid w:val="00EA180A"/>
    <w:rsid w:val="00EA1A15"/>
    <w:rsid w:val="00EA2E2C"/>
    <w:rsid w:val="00EA377E"/>
    <w:rsid w:val="00EA41E2"/>
    <w:rsid w:val="00EA4BC2"/>
    <w:rsid w:val="00EA5CA8"/>
    <w:rsid w:val="00EA6081"/>
    <w:rsid w:val="00EA63A5"/>
    <w:rsid w:val="00EA6B8A"/>
    <w:rsid w:val="00EA793E"/>
    <w:rsid w:val="00EB0086"/>
    <w:rsid w:val="00EB00B1"/>
    <w:rsid w:val="00EB01A8"/>
    <w:rsid w:val="00EB026A"/>
    <w:rsid w:val="00EB12FD"/>
    <w:rsid w:val="00EB1586"/>
    <w:rsid w:val="00EB1A4E"/>
    <w:rsid w:val="00EB1E14"/>
    <w:rsid w:val="00EB1E33"/>
    <w:rsid w:val="00EB1E72"/>
    <w:rsid w:val="00EB23F9"/>
    <w:rsid w:val="00EB2AEB"/>
    <w:rsid w:val="00EB336E"/>
    <w:rsid w:val="00EB3917"/>
    <w:rsid w:val="00EB4092"/>
    <w:rsid w:val="00EB4414"/>
    <w:rsid w:val="00EB446B"/>
    <w:rsid w:val="00EB4DDB"/>
    <w:rsid w:val="00EB56E6"/>
    <w:rsid w:val="00EB5BD4"/>
    <w:rsid w:val="00EB5BD5"/>
    <w:rsid w:val="00EB5C61"/>
    <w:rsid w:val="00EB6BD2"/>
    <w:rsid w:val="00EB7125"/>
    <w:rsid w:val="00EB7128"/>
    <w:rsid w:val="00EB75DD"/>
    <w:rsid w:val="00EB7D26"/>
    <w:rsid w:val="00EC01F1"/>
    <w:rsid w:val="00EC046E"/>
    <w:rsid w:val="00EC0565"/>
    <w:rsid w:val="00EC0A1F"/>
    <w:rsid w:val="00EC0BC4"/>
    <w:rsid w:val="00EC15B2"/>
    <w:rsid w:val="00EC16CB"/>
    <w:rsid w:val="00EC20E5"/>
    <w:rsid w:val="00EC2A1F"/>
    <w:rsid w:val="00EC2B90"/>
    <w:rsid w:val="00EC2D57"/>
    <w:rsid w:val="00EC38D8"/>
    <w:rsid w:val="00EC410E"/>
    <w:rsid w:val="00EC48D2"/>
    <w:rsid w:val="00EC5666"/>
    <w:rsid w:val="00EC6F14"/>
    <w:rsid w:val="00EC721D"/>
    <w:rsid w:val="00EC7266"/>
    <w:rsid w:val="00EC7345"/>
    <w:rsid w:val="00EC76D5"/>
    <w:rsid w:val="00EC7D45"/>
    <w:rsid w:val="00EC7FBB"/>
    <w:rsid w:val="00ED014E"/>
    <w:rsid w:val="00ED03DE"/>
    <w:rsid w:val="00ED05DC"/>
    <w:rsid w:val="00ED0E2E"/>
    <w:rsid w:val="00ED1286"/>
    <w:rsid w:val="00ED15ED"/>
    <w:rsid w:val="00ED19FF"/>
    <w:rsid w:val="00ED1A1C"/>
    <w:rsid w:val="00ED1B7B"/>
    <w:rsid w:val="00ED200B"/>
    <w:rsid w:val="00ED2E13"/>
    <w:rsid w:val="00ED3ACB"/>
    <w:rsid w:val="00ED46C8"/>
    <w:rsid w:val="00ED4701"/>
    <w:rsid w:val="00ED4E26"/>
    <w:rsid w:val="00ED5D8E"/>
    <w:rsid w:val="00ED5E62"/>
    <w:rsid w:val="00ED5EC6"/>
    <w:rsid w:val="00ED6194"/>
    <w:rsid w:val="00ED624A"/>
    <w:rsid w:val="00ED6350"/>
    <w:rsid w:val="00ED695A"/>
    <w:rsid w:val="00ED70D8"/>
    <w:rsid w:val="00ED75BE"/>
    <w:rsid w:val="00ED76AC"/>
    <w:rsid w:val="00EE01C2"/>
    <w:rsid w:val="00EE0F70"/>
    <w:rsid w:val="00EE27D3"/>
    <w:rsid w:val="00EE296A"/>
    <w:rsid w:val="00EE334F"/>
    <w:rsid w:val="00EE3966"/>
    <w:rsid w:val="00EE3B69"/>
    <w:rsid w:val="00EE3C84"/>
    <w:rsid w:val="00EE3F56"/>
    <w:rsid w:val="00EE4019"/>
    <w:rsid w:val="00EE4C8F"/>
    <w:rsid w:val="00EE4DB3"/>
    <w:rsid w:val="00EE5410"/>
    <w:rsid w:val="00EE562B"/>
    <w:rsid w:val="00EE5C60"/>
    <w:rsid w:val="00EE73AC"/>
    <w:rsid w:val="00EE7AB6"/>
    <w:rsid w:val="00EF1CA9"/>
    <w:rsid w:val="00EF2163"/>
    <w:rsid w:val="00EF23E7"/>
    <w:rsid w:val="00EF271A"/>
    <w:rsid w:val="00EF382C"/>
    <w:rsid w:val="00EF4CFB"/>
    <w:rsid w:val="00EF4E1B"/>
    <w:rsid w:val="00EF5705"/>
    <w:rsid w:val="00EF58AC"/>
    <w:rsid w:val="00EF5AD1"/>
    <w:rsid w:val="00EF5EB0"/>
    <w:rsid w:val="00EF61F9"/>
    <w:rsid w:val="00F0048B"/>
    <w:rsid w:val="00F00BE3"/>
    <w:rsid w:val="00F0154E"/>
    <w:rsid w:val="00F02627"/>
    <w:rsid w:val="00F029B0"/>
    <w:rsid w:val="00F04BF2"/>
    <w:rsid w:val="00F04F1D"/>
    <w:rsid w:val="00F053FF"/>
    <w:rsid w:val="00F05B0A"/>
    <w:rsid w:val="00F05D3D"/>
    <w:rsid w:val="00F06881"/>
    <w:rsid w:val="00F069F2"/>
    <w:rsid w:val="00F06FB5"/>
    <w:rsid w:val="00F0735D"/>
    <w:rsid w:val="00F07A83"/>
    <w:rsid w:val="00F07F30"/>
    <w:rsid w:val="00F10D4E"/>
    <w:rsid w:val="00F11422"/>
    <w:rsid w:val="00F11517"/>
    <w:rsid w:val="00F11E20"/>
    <w:rsid w:val="00F11ED7"/>
    <w:rsid w:val="00F11F2E"/>
    <w:rsid w:val="00F127A4"/>
    <w:rsid w:val="00F12D3B"/>
    <w:rsid w:val="00F133F6"/>
    <w:rsid w:val="00F14AAB"/>
    <w:rsid w:val="00F14C91"/>
    <w:rsid w:val="00F14D0E"/>
    <w:rsid w:val="00F14F33"/>
    <w:rsid w:val="00F14F55"/>
    <w:rsid w:val="00F15076"/>
    <w:rsid w:val="00F15934"/>
    <w:rsid w:val="00F15AEE"/>
    <w:rsid w:val="00F15C9D"/>
    <w:rsid w:val="00F15DE1"/>
    <w:rsid w:val="00F16E39"/>
    <w:rsid w:val="00F17070"/>
    <w:rsid w:val="00F176A0"/>
    <w:rsid w:val="00F17709"/>
    <w:rsid w:val="00F17EC6"/>
    <w:rsid w:val="00F17FE7"/>
    <w:rsid w:val="00F200E2"/>
    <w:rsid w:val="00F204E3"/>
    <w:rsid w:val="00F204F0"/>
    <w:rsid w:val="00F20A42"/>
    <w:rsid w:val="00F20EDA"/>
    <w:rsid w:val="00F2105B"/>
    <w:rsid w:val="00F2179C"/>
    <w:rsid w:val="00F228D4"/>
    <w:rsid w:val="00F2298C"/>
    <w:rsid w:val="00F22B39"/>
    <w:rsid w:val="00F23065"/>
    <w:rsid w:val="00F23A3F"/>
    <w:rsid w:val="00F24875"/>
    <w:rsid w:val="00F2498A"/>
    <w:rsid w:val="00F24F2E"/>
    <w:rsid w:val="00F251CB"/>
    <w:rsid w:val="00F255D4"/>
    <w:rsid w:val="00F256B5"/>
    <w:rsid w:val="00F25708"/>
    <w:rsid w:val="00F25923"/>
    <w:rsid w:val="00F25CB9"/>
    <w:rsid w:val="00F263FF"/>
    <w:rsid w:val="00F26509"/>
    <w:rsid w:val="00F2672F"/>
    <w:rsid w:val="00F26A3C"/>
    <w:rsid w:val="00F26E7B"/>
    <w:rsid w:val="00F27069"/>
    <w:rsid w:val="00F27323"/>
    <w:rsid w:val="00F27488"/>
    <w:rsid w:val="00F274A0"/>
    <w:rsid w:val="00F27B77"/>
    <w:rsid w:val="00F27F6D"/>
    <w:rsid w:val="00F30294"/>
    <w:rsid w:val="00F3032D"/>
    <w:rsid w:val="00F30A2C"/>
    <w:rsid w:val="00F3138A"/>
    <w:rsid w:val="00F31567"/>
    <w:rsid w:val="00F31820"/>
    <w:rsid w:val="00F3199A"/>
    <w:rsid w:val="00F327A0"/>
    <w:rsid w:val="00F32825"/>
    <w:rsid w:val="00F32830"/>
    <w:rsid w:val="00F332D1"/>
    <w:rsid w:val="00F339F9"/>
    <w:rsid w:val="00F33ABD"/>
    <w:rsid w:val="00F33C15"/>
    <w:rsid w:val="00F33E30"/>
    <w:rsid w:val="00F33FEA"/>
    <w:rsid w:val="00F3401F"/>
    <w:rsid w:val="00F34791"/>
    <w:rsid w:val="00F34892"/>
    <w:rsid w:val="00F351FD"/>
    <w:rsid w:val="00F36606"/>
    <w:rsid w:val="00F36710"/>
    <w:rsid w:val="00F368E2"/>
    <w:rsid w:val="00F36AD1"/>
    <w:rsid w:val="00F36D68"/>
    <w:rsid w:val="00F3772E"/>
    <w:rsid w:val="00F407A5"/>
    <w:rsid w:val="00F40872"/>
    <w:rsid w:val="00F40988"/>
    <w:rsid w:val="00F4132C"/>
    <w:rsid w:val="00F41427"/>
    <w:rsid w:val="00F41629"/>
    <w:rsid w:val="00F41AE8"/>
    <w:rsid w:val="00F423B6"/>
    <w:rsid w:val="00F42DB5"/>
    <w:rsid w:val="00F4336A"/>
    <w:rsid w:val="00F43D79"/>
    <w:rsid w:val="00F43D89"/>
    <w:rsid w:val="00F43FFB"/>
    <w:rsid w:val="00F442CA"/>
    <w:rsid w:val="00F44D0E"/>
    <w:rsid w:val="00F4581A"/>
    <w:rsid w:val="00F458EB"/>
    <w:rsid w:val="00F45943"/>
    <w:rsid w:val="00F45A24"/>
    <w:rsid w:val="00F4636F"/>
    <w:rsid w:val="00F468FA"/>
    <w:rsid w:val="00F46F0E"/>
    <w:rsid w:val="00F47237"/>
    <w:rsid w:val="00F47D8F"/>
    <w:rsid w:val="00F50865"/>
    <w:rsid w:val="00F50FF7"/>
    <w:rsid w:val="00F512C8"/>
    <w:rsid w:val="00F52AFC"/>
    <w:rsid w:val="00F52B85"/>
    <w:rsid w:val="00F531B1"/>
    <w:rsid w:val="00F53B42"/>
    <w:rsid w:val="00F54DF1"/>
    <w:rsid w:val="00F54E6D"/>
    <w:rsid w:val="00F55337"/>
    <w:rsid w:val="00F55577"/>
    <w:rsid w:val="00F555D4"/>
    <w:rsid w:val="00F556A4"/>
    <w:rsid w:val="00F55F5A"/>
    <w:rsid w:val="00F566A7"/>
    <w:rsid w:val="00F57B1C"/>
    <w:rsid w:val="00F600A1"/>
    <w:rsid w:val="00F6057A"/>
    <w:rsid w:val="00F60BCA"/>
    <w:rsid w:val="00F613A1"/>
    <w:rsid w:val="00F61752"/>
    <w:rsid w:val="00F61C00"/>
    <w:rsid w:val="00F62298"/>
    <w:rsid w:val="00F6295B"/>
    <w:rsid w:val="00F62F74"/>
    <w:rsid w:val="00F63159"/>
    <w:rsid w:val="00F6363B"/>
    <w:rsid w:val="00F637FB"/>
    <w:rsid w:val="00F63A26"/>
    <w:rsid w:val="00F6426E"/>
    <w:rsid w:val="00F64637"/>
    <w:rsid w:val="00F65461"/>
    <w:rsid w:val="00F658E1"/>
    <w:rsid w:val="00F659DE"/>
    <w:rsid w:val="00F65B58"/>
    <w:rsid w:val="00F665E7"/>
    <w:rsid w:val="00F66E8C"/>
    <w:rsid w:val="00F66FA3"/>
    <w:rsid w:val="00F671EE"/>
    <w:rsid w:val="00F674D3"/>
    <w:rsid w:val="00F67E89"/>
    <w:rsid w:val="00F700A1"/>
    <w:rsid w:val="00F70A70"/>
    <w:rsid w:val="00F70F10"/>
    <w:rsid w:val="00F715FB"/>
    <w:rsid w:val="00F71C0B"/>
    <w:rsid w:val="00F71D73"/>
    <w:rsid w:val="00F71E5A"/>
    <w:rsid w:val="00F72AD3"/>
    <w:rsid w:val="00F73867"/>
    <w:rsid w:val="00F739DB"/>
    <w:rsid w:val="00F740E4"/>
    <w:rsid w:val="00F74721"/>
    <w:rsid w:val="00F74750"/>
    <w:rsid w:val="00F755F7"/>
    <w:rsid w:val="00F75B34"/>
    <w:rsid w:val="00F75E18"/>
    <w:rsid w:val="00F763C7"/>
    <w:rsid w:val="00F767FB"/>
    <w:rsid w:val="00F770E5"/>
    <w:rsid w:val="00F7711C"/>
    <w:rsid w:val="00F776F3"/>
    <w:rsid w:val="00F77702"/>
    <w:rsid w:val="00F77C0C"/>
    <w:rsid w:val="00F802EB"/>
    <w:rsid w:val="00F804F7"/>
    <w:rsid w:val="00F8055C"/>
    <w:rsid w:val="00F805FD"/>
    <w:rsid w:val="00F80808"/>
    <w:rsid w:val="00F80BDF"/>
    <w:rsid w:val="00F80FD2"/>
    <w:rsid w:val="00F8216B"/>
    <w:rsid w:val="00F824FF"/>
    <w:rsid w:val="00F836C6"/>
    <w:rsid w:val="00F837FE"/>
    <w:rsid w:val="00F83DBD"/>
    <w:rsid w:val="00F83EE7"/>
    <w:rsid w:val="00F854F9"/>
    <w:rsid w:val="00F858B3"/>
    <w:rsid w:val="00F859BB"/>
    <w:rsid w:val="00F85F4A"/>
    <w:rsid w:val="00F86C6F"/>
    <w:rsid w:val="00F86F29"/>
    <w:rsid w:val="00F875A0"/>
    <w:rsid w:val="00F87DE2"/>
    <w:rsid w:val="00F87EE5"/>
    <w:rsid w:val="00F87FDC"/>
    <w:rsid w:val="00F904B1"/>
    <w:rsid w:val="00F913CD"/>
    <w:rsid w:val="00F92377"/>
    <w:rsid w:val="00F925FC"/>
    <w:rsid w:val="00F92B33"/>
    <w:rsid w:val="00F92BD0"/>
    <w:rsid w:val="00F92BFC"/>
    <w:rsid w:val="00F92F38"/>
    <w:rsid w:val="00F92F3D"/>
    <w:rsid w:val="00F938FC"/>
    <w:rsid w:val="00F93DB4"/>
    <w:rsid w:val="00F94141"/>
    <w:rsid w:val="00F9479D"/>
    <w:rsid w:val="00F95101"/>
    <w:rsid w:val="00F95A81"/>
    <w:rsid w:val="00F95DDC"/>
    <w:rsid w:val="00F96196"/>
    <w:rsid w:val="00F969A2"/>
    <w:rsid w:val="00F96F3D"/>
    <w:rsid w:val="00F9749C"/>
    <w:rsid w:val="00FA0293"/>
    <w:rsid w:val="00FA0E70"/>
    <w:rsid w:val="00FA1059"/>
    <w:rsid w:val="00FA1DEC"/>
    <w:rsid w:val="00FA1E23"/>
    <w:rsid w:val="00FA29FD"/>
    <w:rsid w:val="00FA349C"/>
    <w:rsid w:val="00FA34DA"/>
    <w:rsid w:val="00FA3A6D"/>
    <w:rsid w:val="00FA3E4B"/>
    <w:rsid w:val="00FA410E"/>
    <w:rsid w:val="00FA41F6"/>
    <w:rsid w:val="00FA4CDA"/>
    <w:rsid w:val="00FA5346"/>
    <w:rsid w:val="00FA54EF"/>
    <w:rsid w:val="00FA55F8"/>
    <w:rsid w:val="00FA5ACE"/>
    <w:rsid w:val="00FA5C0C"/>
    <w:rsid w:val="00FA5F33"/>
    <w:rsid w:val="00FA6619"/>
    <w:rsid w:val="00FA6A31"/>
    <w:rsid w:val="00FA6B23"/>
    <w:rsid w:val="00FA6F6B"/>
    <w:rsid w:val="00FA773D"/>
    <w:rsid w:val="00FA7A15"/>
    <w:rsid w:val="00FA7AE6"/>
    <w:rsid w:val="00FA7E8E"/>
    <w:rsid w:val="00FB0205"/>
    <w:rsid w:val="00FB05F0"/>
    <w:rsid w:val="00FB0E6F"/>
    <w:rsid w:val="00FB0E84"/>
    <w:rsid w:val="00FB0F82"/>
    <w:rsid w:val="00FB1221"/>
    <w:rsid w:val="00FB12C9"/>
    <w:rsid w:val="00FB1717"/>
    <w:rsid w:val="00FB17D5"/>
    <w:rsid w:val="00FB1D85"/>
    <w:rsid w:val="00FB38C4"/>
    <w:rsid w:val="00FB3A37"/>
    <w:rsid w:val="00FB3D06"/>
    <w:rsid w:val="00FB41DB"/>
    <w:rsid w:val="00FB42DD"/>
    <w:rsid w:val="00FB4D80"/>
    <w:rsid w:val="00FB51E7"/>
    <w:rsid w:val="00FB5D91"/>
    <w:rsid w:val="00FB5D97"/>
    <w:rsid w:val="00FB605C"/>
    <w:rsid w:val="00FB685E"/>
    <w:rsid w:val="00FB6D37"/>
    <w:rsid w:val="00FB6EA2"/>
    <w:rsid w:val="00FB7560"/>
    <w:rsid w:val="00FC0618"/>
    <w:rsid w:val="00FC1704"/>
    <w:rsid w:val="00FC1B18"/>
    <w:rsid w:val="00FC1C37"/>
    <w:rsid w:val="00FC1D55"/>
    <w:rsid w:val="00FC1EB7"/>
    <w:rsid w:val="00FC295F"/>
    <w:rsid w:val="00FC2DF3"/>
    <w:rsid w:val="00FC2E47"/>
    <w:rsid w:val="00FC4ADE"/>
    <w:rsid w:val="00FC4E69"/>
    <w:rsid w:val="00FC55F1"/>
    <w:rsid w:val="00FC5676"/>
    <w:rsid w:val="00FC5987"/>
    <w:rsid w:val="00FC6DFA"/>
    <w:rsid w:val="00FC6EA7"/>
    <w:rsid w:val="00FC7326"/>
    <w:rsid w:val="00FD02B2"/>
    <w:rsid w:val="00FD06EC"/>
    <w:rsid w:val="00FD0703"/>
    <w:rsid w:val="00FD2298"/>
    <w:rsid w:val="00FD2E92"/>
    <w:rsid w:val="00FD3071"/>
    <w:rsid w:val="00FD320E"/>
    <w:rsid w:val="00FD3211"/>
    <w:rsid w:val="00FD39FE"/>
    <w:rsid w:val="00FD4252"/>
    <w:rsid w:val="00FD4930"/>
    <w:rsid w:val="00FD4EA7"/>
    <w:rsid w:val="00FD5CC9"/>
    <w:rsid w:val="00FD63F0"/>
    <w:rsid w:val="00FD6872"/>
    <w:rsid w:val="00FD68AA"/>
    <w:rsid w:val="00FD6A6B"/>
    <w:rsid w:val="00FD758F"/>
    <w:rsid w:val="00FD7821"/>
    <w:rsid w:val="00FD7BC5"/>
    <w:rsid w:val="00FD7D3C"/>
    <w:rsid w:val="00FD7F41"/>
    <w:rsid w:val="00FE0106"/>
    <w:rsid w:val="00FE08C0"/>
    <w:rsid w:val="00FE0EAB"/>
    <w:rsid w:val="00FE1A16"/>
    <w:rsid w:val="00FE1EDB"/>
    <w:rsid w:val="00FE23E1"/>
    <w:rsid w:val="00FE25C8"/>
    <w:rsid w:val="00FE2B2B"/>
    <w:rsid w:val="00FE2E27"/>
    <w:rsid w:val="00FE2EAC"/>
    <w:rsid w:val="00FE4070"/>
    <w:rsid w:val="00FE4BF6"/>
    <w:rsid w:val="00FE5A7D"/>
    <w:rsid w:val="00FE5E0E"/>
    <w:rsid w:val="00FE66CF"/>
    <w:rsid w:val="00FE7363"/>
    <w:rsid w:val="00FE7521"/>
    <w:rsid w:val="00FE7FBA"/>
    <w:rsid w:val="00FF0022"/>
    <w:rsid w:val="00FF029A"/>
    <w:rsid w:val="00FF03AD"/>
    <w:rsid w:val="00FF0501"/>
    <w:rsid w:val="00FF0E02"/>
    <w:rsid w:val="00FF1C02"/>
    <w:rsid w:val="00FF264C"/>
    <w:rsid w:val="00FF272D"/>
    <w:rsid w:val="00FF2985"/>
    <w:rsid w:val="00FF29A5"/>
    <w:rsid w:val="00FF2B69"/>
    <w:rsid w:val="00FF2C69"/>
    <w:rsid w:val="00FF3005"/>
    <w:rsid w:val="00FF3799"/>
    <w:rsid w:val="00FF42B0"/>
    <w:rsid w:val="00FF46C8"/>
    <w:rsid w:val="00FF48A8"/>
    <w:rsid w:val="00FF522C"/>
    <w:rsid w:val="00FF55A6"/>
    <w:rsid w:val="00FF5CEE"/>
    <w:rsid w:val="00FF629E"/>
    <w:rsid w:val="00FF6C0B"/>
    <w:rsid w:val="00FF72AD"/>
    <w:rsid w:val="00FF72C9"/>
    <w:rsid w:val="00FF72F0"/>
    <w:rsid w:val="00FF7311"/>
    <w:rsid w:val="01476EC8"/>
    <w:rsid w:val="0231283A"/>
    <w:rsid w:val="0564286B"/>
    <w:rsid w:val="0FBFCCF2"/>
    <w:rsid w:val="0FFF80EC"/>
    <w:rsid w:val="19DB6ED6"/>
    <w:rsid w:val="19FAA959"/>
    <w:rsid w:val="27DF067F"/>
    <w:rsid w:val="406F7FB5"/>
    <w:rsid w:val="53752F63"/>
    <w:rsid w:val="5AFF9DBE"/>
    <w:rsid w:val="5DFFD6E4"/>
    <w:rsid w:val="6F5D5692"/>
    <w:rsid w:val="6F86045B"/>
    <w:rsid w:val="6FC046FC"/>
    <w:rsid w:val="71BB8708"/>
    <w:rsid w:val="74FB8695"/>
    <w:rsid w:val="797D5D8F"/>
    <w:rsid w:val="7CD62995"/>
    <w:rsid w:val="7F66210C"/>
    <w:rsid w:val="9EF7A3BB"/>
    <w:rsid w:val="BBEDA153"/>
    <w:rsid w:val="D4E58A21"/>
    <w:rsid w:val="ED988E8F"/>
    <w:rsid w:val="EDFF415A"/>
    <w:rsid w:val="EE7FDF73"/>
    <w:rsid w:val="EFFB1253"/>
    <w:rsid w:val="FAEBF1E0"/>
    <w:rsid w:val="FAFF7A33"/>
    <w:rsid w:val="FEFF7F02"/>
    <w:rsid w:val="FF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263</Words>
  <Characters>270</Characters>
  <Lines>0</Lines>
  <Paragraphs>0</Paragraphs>
  <TotalTime>0</TotalTime>
  <ScaleCrop>false</ScaleCrop>
  <LinksUpToDate>false</LinksUpToDate>
  <CharactersWithSpaces>533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2021-01-11T16:35:00Z</dcterms:created>
  <dc:creator>事业单位人事管理处-杨清海</dc:creator>
  <cp:lastModifiedBy>糖粉椰蓉糯米滋</cp:lastModifiedBy>
  <cp:lastPrinted>2023-01-03T03:18:00Z</cp:lastPrinted>
  <dcterms:modified xsi:type="dcterms:W3CDTF">2026-01-12T03:29:10Z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999C5A8D4E28465BAFA5FE0182B9C1BB_12</vt:lpwstr>
  </property>
  <property fmtid="{D5CDD505-2E9C-101B-9397-08002B2CF9AE}" pid="4" name="KSOTemplateDocerSaveRecord">
    <vt:lpwstr>eyJoZGlkIjoiNmMyZjBjYjhjZTU1NzkwYWNhYjgzM2UwZmMzYThmMzIiLCJ1c2VySWQiOiI4MzkwMzcyMDgifQ==</vt:lpwstr>
  </property>
</Properties>
</file>